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6B" w:rsidRDefault="00067A6B" w:rsidP="00067A6B">
      <w:pPr>
        <w:pStyle w:val="Paragrafoelenco"/>
        <w:ind w:left="284"/>
        <w:jc w:val="both"/>
        <w:rPr>
          <w:i/>
          <w:sz w:val="16"/>
          <w:szCs w:val="16"/>
        </w:rPr>
      </w:pPr>
    </w:p>
    <w:p w:rsidR="00903904" w:rsidRDefault="00903904" w:rsidP="00067A6B">
      <w:pPr>
        <w:pStyle w:val="Paragrafoelenco"/>
        <w:ind w:left="284"/>
        <w:jc w:val="both"/>
        <w:rPr>
          <w:i/>
          <w:sz w:val="16"/>
          <w:szCs w:val="16"/>
        </w:rPr>
      </w:pPr>
    </w:p>
    <w:p w:rsidR="00903904" w:rsidRPr="00067A6B" w:rsidRDefault="00903904" w:rsidP="00067A6B">
      <w:pPr>
        <w:pStyle w:val="Paragrafoelenco"/>
        <w:ind w:left="284"/>
        <w:jc w:val="both"/>
        <w:rPr>
          <w:i/>
          <w:sz w:val="16"/>
          <w:szCs w:val="16"/>
        </w:rPr>
      </w:pPr>
    </w:p>
    <w:p w:rsidR="00067A6B" w:rsidRPr="002B6FB7" w:rsidRDefault="00067A6B" w:rsidP="00067A6B">
      <w:pPr>
        <w:pStyle w:val="Paragrafoelenco"/>
        <w:spacing w:after="120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B6FB7">
        <w:rPr>
          <w:rFonts w:asciiTheme="minorHAnsi" w:hAnsiTheme="minorHAnsi" w:cstheme="minorHAnsi"/>
          <w:b/>
          <w:sz w:val="24"/>
          <w:szCs w:val="24"/>
        </w:rPr>
        <w:t xml:space="preserve">Il gioco del </w:t>
      </w:r>
      <w:r w:rsidRPr="002B6FB7">
        <w:rPr>
          <w:rFonts w:asciiTheme="minorHAnsi" w:hAnsiTheme="minorHAnsi" w:cstheme="minorHAnsi"/>
          <w:b/>
          <w:bCs/>
          <w:sz w:val="24"/>
          <w:szCs w:val="24"/>
        </w:rPr>
        <w:t>burraco</w:t>
      </w:r>
      <w:r w:rsidRPr="002B6FB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0D15" w:rsidRDefault="00740D15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  <w:sectPr w:rsidR="00740D15" w:rsidSect="00835BDC">
          <w:headerReference w:type="default" r:id="rId9"/>
          <w:footerReference w:type="default" r:id="rId10"/>
          <w:type w:val="continuous"/>
          <w:pgSz w:w="11906" w:h="16838" w:code="9"/>
          <w:pgMar w:top="567" w:right="680" w:bottom="1247" w:left="680" w:header="397" w:footer="794" w:gutter="284"/>
          <w:cols w:space="340"/>
        </w:sectPr>
      </w:pPr>
    </w:p>
    <w:p w:rsidR="00740D15" w:rsidRDefault="00067A6B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</w:pPr>
      <w:r w:rsidRPr="002B6FB7">
        <w:rPr>
          <w:i/>
          <w:sz w:val="22"/>
          <w:szCs w:val="22"/>
        </w:rPr>
        <w:lastRenderedPageBreak/>
        <w:t xml:space="preserve">Il </w:t>
      </w:r>
      <w:r w:rsidRPr="002B6FB7">
        <w:rPr>
          <w:bCs/>
          <w:i/>
          <w:sz w:val="22"/>
          <w:szCs w:val="22"/>
        </w:rPr>
        <w:t>burraco</w:t>
      </w:r>
      <w:r w:rsidRPr="002B6FB7">
        <w:rPr>
          <w:i/>
          <w:sz w:val="22"/>
          <w:szCs w:val="22"/>
        </w:rPr>
        <w:t xml:space="preserve"> è un gioco di carte della famiglia della pinnacola di cui si troverebbero le origini in Uruguay nella metà degli anni quaranta. </w:t>
      </w:r>
    </w:p>
    <w:p w:rsidR="00740D15" w:rsidRDefault="00740D15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-159385</wp:posOffset>
            </wp:positionV>
            <wp:extent cx="2105660" cy="1017905"/>
            <wp:effectExtent l="19050" t="0" r="8890" b="0"/>
            <wp:wrapSquare wrapText="largest"/>
            <wp:docPr id="4" name="Immagine 2" descr="carte franc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e francesi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7A6B" w:rsidRPr="002B6FB7">
        <w:rPr>
          <w:i/>
          <w:sz w:val="22"/>
          <w:szCs w:val="22"/>
        </w:rPr>
        <w:t xml:space="preserve">Si gioca con due mazzi di carte francesi, comprensivi dei quattro </w:t>
      </w:r>
      <w:r w:rsidR="00067A6B" w:rsidRPr="002B6FB7">
        <w:rPr>
          <w:i/>
          <w:sz w:val="22"/>
          <w:szCs w:val="22"/>
        </w:rPr>
        <w:lastRenderedPageBreak/>
        <w:t xml:space="preserve">jolly, i quattro giocatori si affrontano in due coppie. </w:t>
      </w:r>
    </w:p>
    <w:p w:rsidR="00067A6B" w:rsidRPr="002B6FB7" w:rsidRDefault="00067A6B" w:rsidP="00740D15">
      <w:pPr>
        <w:pStyle w:val="Paragrafoelenco"/>
        <w:spacing w:after="60"/>
        <w:ind w:left="0"/>
        <w:jc w:val="both"/>
        <w:rPr>
          <w:rFonts w:asciiTheme="minorHAnsi" w:hAnsiTheme="minorHAnsi" w:cs="Arial"/>
          <w:i/>
          <w:sz w:val="22"/>
          <w:szCs w:val="22"/>
        </w:rPr>
      </w:pPr>
      <w:r w:rsidRPr="002B6FB7">
        <w:rPr>
          <w:i/>
          <w:sz w:val="22"/>
          <w:szCs w:val="22"/>
        </w:rPr>
        <w:t>Altre versioni dipendono dal numero dei giocatori: è possibile giocare singolarmente, a squadre ed esiste una variante del gioco con tre giocatori.</w:t>
      </w:r>
    </w:p>
    <w:p w:rsidR="00740D15" w:rsidRDefault="00740D15" w:rsidP="00067A6B">
      <w:pPr>
        <w:pStyle w:val="Paragrafoelenco"/>
        <w:ind w:left="0"/>
        <w:jc w:val="both"/>
        <w:rPr>
          <w:rFonts w:asciiTheme="minorHAnsi" w:hAnsiTheme="minorHAnsi" w:cs="Arial"/>
          <w:sz w:val="8"/>
          <w:szCs w:val="8"/>
        </w:rPr>
        <w:sectPr w:rsidR="00740D15" w:rsidSect="00740D15">
          <w:type w:val="continuous"/>
          <w:pgSz w:w="11906" w:h="16838" w:code="9"/>
          <w:pgMar w:top="284" w:right="680" w:bottom="851" w:left="680" w:header="397" w:footer="794" w:gutter="284"/>
          <w:cols w:num="2" w:space="510" w:equalWidth="0">
            <w:col w:w="2948" w:space="510"/>
            <w:col w:w="6804"/>
          </w:cols>
        </w:sectPr>
      </w:pPr>
    </w:p>
    <w:p w:rsidR="00DC3361" w:rsidRPr="00067A6B" w:rsidRDefault="00EE47E5" w:rsidP="00067A6B">
      <w:pPr>
        <w:pStyle w:val="Paragrafoelenco"/>
        <w:ind w:left="0"/>
        <w:jc w:val="both"/>
        <w:rPr>
          <w:rFonts w:asciiTheme="minorHAnsi" w:hAnsiTheme="minorHAnsi" w:cs="Arial"/>
          <w:sz w:val="8"/>
          <w:szCs w:val="8"/>
        </w:rPr>
      </w:pPr>
      <w:r w:rsidRPr="003C4B5B">
        <w:rPr>
          <w:noProof/>
        </w:rPr>
        <w:lastRenderedPageBreak/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2622" type="#_x0000_t156" style="position:absolute;left:0;text-align:left;margin-left:-34.45pt;margin-top:74.65pt;width:182.2pt;height:41.55pt;rotation:19991092fd;z-index:251663360" fillcolor="#ffe701">
            <v:fill color2="#fe3e02" focusposition="1,1" focussize="" focus="100%" type="gradient"/>
            <v:shadow color="#868686"/>
            <o:extrusion v:ext="view" backdepth="1in" color="#f60" on="t" viewpoint="0" viewpointorigin="0" skewangle="-90" brightness="4000f" lightlevel="52000f" lightlevel2="14000f" type="perspective" lightharsh2="t"/>
            <v:textpath style="font-family:&quot;Impact&quot;;v-text-kern:t" trim="t" fitpath="t" xscale="f" string="Burraco"/>
          </v:shape>
        </w:pict>
      </w:r>
    </w:p>
    <w:tbl>
      <w:tblPr>
        <w:tblW w:w="756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4"/>
        <w:gridCol w:w="447"/>
        <w:gridCol w:w="222"/>
        <w:gridCol w:w="994"/>
        <w:gridCol w:w="1787"/>
        <w:gridCol w:w="222"/>
        <w:gridCol w:w="896"/>
        <w:gridCol w:w="1788"/>
        <w:gridCol w:w="222"/>
      </w:tblGrid>
      <w:tr w:rsidR="0069492A" w:rsidRPr="00122A41" w:rsidTr="002C4957">
        <w:trPr>
          <w:trHeight w:val="20"/>
          <w:jc w:val="right"/>
        </w:trPr>
        <w:tc>
          <w:tcPr>
            <w:tcW w:w="984" w:type="dxa"/>
            <w:tcBorders>
              <w:bottom w:val="nil"/>
              <w:right w:val="nil"/>
            </w:tcBorders>
            <w:shd w:val="clear" w:color="auto" w:fill="DAEEF3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Turno n°</w:t>
            </w:r>
          </w:p>
        </w:tc>
        <w:tc>
          <w:tcPr>
            <w:tcW w:w="4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bottom w:val="nil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434484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Nomi</w:t>
            </w:r>
          </w:p>
        </w:tc>
        <w:tc>
          <w:tcPr>
            <w:tcW w:w="17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896" w:type="dxa"/>
            <w:tcBorders>
              <w:bottom w:val="nil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434484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Nomi</w:t>
            </w:r>
          </w:p>
        </w:tc>
        <w:tc>
          <w:tcPr>
            <w:tcW w:w="1788" w:type="dxa"/>
            <w:tcBorders>
              <w:left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auto"/>
          </w:tcPr>
          <w:p w:rsidR="0069492A" w:rsidRPr="00122A41" w:rsidRDefault="0069492A" w:rsidP="00636CF8">
            <w:pPr>
              <w:spacing w:before="80"/>
              <w:jc w:val="center"/>
              <w:rPr>
                <w:shadow/>
              </w:rPr>
            </w:pPr>
          </w:p>
        </w:tc>
      </w:tr>
      <w:tr w:rsidR="0069492A" w:rsidRPr="00122A41" w:rsidTr="002C4957">
        <w:trPr>
          <w:trHeight w:hRule="exact" w:val="170"/>
          <w:jc w:val="right"/>
        </w:trPr>
        <w:tc>
          <w:tcPr>
            <w:tcW w:w="984" w:type="dxa"/>
            <w:tcBorders>
              <w:top w:val="nil"/>
              <w:bottom w:val="single" w:sz="4" w:space="0" w:color="000000"/>
              <w:right w:val="nil"/>
            </w:tcBorders>
            <w:shd w:val="clear" w:color="auto" w:fill="DAEEF3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4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896" w:type="dxa"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178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:rsidR="0069492A" w:rsidRPr="00122A41" w:rsidRDefault="0069492A" w:rsidP="00636CF8">
            <w:pPr>
              <w:jc w:val="center"/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 w:val="restart"/>
            <w:tcBorders>
              <w:top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434484">
            <w:pPr>
              <w:jc w:val="center"/>
              <w:rPr>
                <w:shadow/>
              </w:rPr>
            </w:pPr>
            <w:r w:rsidRPr="00122A41">
              <w:rPr>
                <w:shadow/>
              </w:rPr>
              <w:t>I Mano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434484">
            <w:pPr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 w:val="restart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434484">
            <w:pPr>
              <w:jc w:val="center"/>
              <w:rPr>
                <w:shadow/>
              </w:rPr>
            </w:pPr>
            <w:r w:rsidRPr="00122A41">
              <w:rPr>
                <w:shadow/>
              </w:rPr>
              <w:t>II Mano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09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10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Punteggio da sottrarre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Differenze (+/-)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VICTORY POINTS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</w:tbl>
    <w:p w:rsidR="0069492A" w:rsidRDefault="0069492A" w:rsidP="0069492A">
      <w:pPr>
        <w:spacing w:after="120"/>
      </w:pPr>
    </w:p>
    <w:p w:rsidR="007F76C0" w:rsidRDefault="007F76C0" w:rsidP="0069492A">
      <w:pPr>
        <w:spacing w:after="120"/>
      </w:pPr>
    </w:p>
    <w:p w:rsidR="007F76C0" w:rsidRDefault="007F76C0" w:rsidP="0069492A">
      <w:pPr>
        <w:spacing w:after="120"/>
      </w:pPr>
    </w:p>
    <w:p w:rsidR="007F76C0" w:rsidRDefault="007F76C0" w:rsidP="0069492A">
      <w:pPr>
        <w:spacing w:after="120"/>
      </w:pPr>
    </w:p>
    <w:tbl>
      <w:tblPr>
        <w:tblStyle w:val="Grigliatabell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4"/>
        <w:gridCol w:w="5334"/>
      </w:tblGrid>
      <w:tr w:rsidR="00B60F8B" w:rsidRPr="007F7BB9" w:rsidTr="00CC713C">
        <w:tc>
          <w:tcPr>
            <w:tcW w:w="4894" w:type="dxa"/>
            <w:vAlign w:val="center"/>
          </w:tcPr>
          <w:p w:rsidR="00B60F8B" w:rsidRPr="00B60F8B" w:rsidRDefault="00B60F8B" w:rsidP="00B60F8B">
            <w:pPr>
              <w:spacing w:after="120"/>
              <w:ind w:left="318" w:hanging="284"/>
              <w:rPr>
                <w:sz w:val="22"/>
                <w:szCs w:val="22"/>
              </w:rPr>
            </w:pPr>
            <w:r w:rsidRPr="00B60F8B">
              <w:rPr>
                <w:sz w:val="22"/>
                <w:szCs w:val="22"/>
              </w:rPr>
              <w:t>1.  Compila la tabella a lato in modo da ottenere una relazione riflessiva e simmetrica.</w:t>
            </w:r>
          </w:p>
        </w:tc>
        <w:tc>
          <w:tcPr>
            <w:tcW w:w="5334" w:type="dxa"/>
            <w:vAlign w:val="center"/>
          </w:tcPr>
          <w:tbl>
            <w:tblPr>
              <w:tblStyle w:val="Grigliatabella"/>
              <w:tblW w:w="0" w:type="auto"/>
              <w:jc w:val="center"/>
              <w:tblInd w:w="242" w:type="dxa"/>
              <w:tblLook w:val="04A0"/>
            </w:tblPr>
            <w:tblGrid>
              <w:gridCol w:w="414"/>
              <w:gridCol w:w="320"/>
              <w:gridCol w:w="320"/>
              <w:gridCol w:w="320"/>
              <w:gridCol w:w="320"/>
            </w:tblGrid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spacing w:before="20" w:after="20"/>
                    <w:jc w:val="center"/>
                    <w:rPr>
                      <w:rFonts w:cs="Calibri"/>
                    </w:rPr>
                  </w:pPr>
                  <w:r w:rsidRPr="007F7BB9">
                    <w:rPr>
                      <w:rStyle w:val="GrassettoCarattere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4</w:t>
                  </w: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</w:tr>
          </w:tbl>
          <w:p w:rsidR="00B60F8B" w:rsidRPr="007F7BB9" w:rsidRDefault="00B60F8B" w:rsidP="00225D0B">
            <w:pPr>
              <w:spacing w:after="120"/>
              <w:jc w:val="center"/>
            </w:pPr>
          </w:p>
        </w:tc>
      </w:tr>
    </w:tbl>
    <w:p w:rsidR="00DE6450" w:rsidRDefault="00DE6450" w:rsidP="00DC3361">
      <w:pPr>
        <w:rPr>
          <w:rFonts w:asciiTheme="minorHAnsi" w:hAnsiTheme="minorHAnsi" w:cs="Arial"/>
          <w:b/>
          <w:shadow/>
          <w:color w:val="0000FF"/>
          <w:sz w:val="22"/>
          <w:szCs w:val="22"/>
        </w:rPr>
      </w:pPr>
    </w:p>
    <w:p w:rsidR="007F76C0" w:rsidRDefault="007F76C0" w:rsidP="00DC3361">
      <w:pPr>
        <w:rPr>
          <w:rFonts w:asciiTheme="minorHAnsi" w:hAnsiTheme="minorHAnsi" w:cs="Arial"/>
          <w:b/>
          <w:shadow/>
          <w:color w:val="0000FF"/>
          <w:sz w:val="22"/>
          <w:szCs w:val="22"/>
        </w:rPr>
      </w:pPr>
    </w:p>
    <w:p w:rsidR="007F76C0" w:rsidRDefault="007F76C0" w:rsidP="00DC3361">
      <w:pPr>
        <w:rPr>
          <w:rFonts w:asciiTheme="minorHAnsi" w:hAnsiTheme="minorHAnsi" w:cs="Arial"/>
          <w:b/>
          <w:shadow/>
          <w:color w:val="0000FF"/>
          <w:sz w:val="22"/>
          <w:szCs w:val="22"/>
        </w:rPr>
      </w:pPr>
    </w:p>
    <w:p w:rsidR="007F76C0" w:rsidRPr="00690DAC" w:rsidRDefault="007F76C0" w:rsidP="00DC3361">
      <w:pPr>
        <w:rPr>
          <w:rFonts w:asciiTheme="minorHAnsi" w:hAnsiTheme="minorHAnsi" w:cs="Arial"/>
          <w:b/>
          <w:shadow/>
          <w:color w:val="0000FF"/>
          <w:sz w:val="22"/>
          <w:szCs w:val="22"/>
        </w:rPr>
      </w:pPr>
    </w:p>
    <w:tbl>
      <w:tblPr>
        <w:tblStyle w:val="Grigliatabell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/>
      </w:tblPr>
      <w:tblGrid>
        <w:gridCol w:w="3404"/>
        <w:gridCol w:w="2410"/>
        <w:gridCol w:w="567"/>
        <w:gridCol w:w="3147"/>
      </w:tblGrid>
      <w:tr w:rsidR="00DE6450" w:rsidRPr="0059316A" w:rsidTr="00225D0B">
        <w:tc>
          <w:tcPr>
            <w:tcW w:w="5814" w:type="dxa"/>
            <w:gridSpan w:val="2"/>
            <w:tcBorders>
              <w:bottom w:val="nil"/>
            </w:tcBorders>
            <w:vAlign w:val="center"/>
          </w:tcPr>
          <w:p w:rsidR="00DE6450" w:rsidRPr="00DE6450" w:rsidRDefault="00DE6450" w:rsidP="00DE6450">
            <w:pPr>
              <w:spacing w:before="40" w:after="40"/>
              <w:rPr>
                <w:rFonts w:asciiTheme="majorHAnsi" w:hAnsiTheme="maj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5</m:t>
                </m:r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-31</m:t>
                </m:r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+32a+48   =</m:t>
                </m:r>
                <m:r>
                  <w:rPr>
                    <w:rFonts w:ascii="Cambria Math" w:eastAsia="MS Mincho" w:hAnsi="Cambria Math" w:cs="Arial"/>
                    <w:sz w:val="22"/>
                    <w:szCs w:val="22"/>
                  </w:rPr>
                  <m:t xml:space="preserve">  </m:t>
                </m:r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a-3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MS Mincho" w:hAnsi="Cambria Math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MS Mincho" w:hAnsi="Cambria Math" w:cs="Arial"/>
                            <w:sz w:val="22"/>
                            <w:szCs w:val="22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MS Mincho" w:hAnsi="Cambria Math" w:cs="Arial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-16a-16</m:t>
                    </m:r>
                  </m:e>
                </m:d>
              </m:oMath>
            </m:oMathPara>
          </w:p>
        </w:tc>
        <w:tc>
          <w:tcPr>
            <w:tcW w:w="3714" w:type="dxa"/>
            <w:gridSpan w:val="2"/>
            <w:tcBorders>
              <w:bottom w:val="nil"/>
            </w:tcBorders>
          </w:tcPr>
          <w:tbl>
            <w:tblPr>
              <w:tblW w:w="0" w:type="auto"/>
              <w:jc w:val="center"/>
              <w:tblLook w:val="04A0"/>
            </w:tblPr>
            <w:tblGrid>
              <w:gridCol w:w="438"/>
              <w:gridCol w:w="327"/>
              <w:gridCol w:w="549"/>
              <w:gridCol w:w="549"/>
              <w:gridCol w:w="549"/>
            </w:tblGrid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-31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+32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+48</w:t>
                  </w:r>
                </w:p>
              </w:tc>
            </w:tr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+3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-48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-48</m:t>
                      </m:r>
                    </m:oMath>
                  </m:oMathPara>
                </w:p>
              </w:tc>
            </w:tr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=</w:t>
                  </w:r>
                </w:p>
              </w:tc>
            </w:tr>
          </w:tbl>
          <w:p w:rsidR="00DE6450" w:rsidRPr="0059316A" w:rsidRDefault="00DE6450" w:rsidP="00636CF8">
            <w:pPr>
              <w:rPr>
                <w:rFonts w:asciiTheme="majorHAnsi" w:hAnsiTheme="majorHAnsi"/>
              </w:rPr>
            </w:pPr>
          </w:p>
        </w:tc>
      </w:tr>
      <w:tr w:rsidR="00DE6450" w:rsidRPr="00FC1061" w:rsidTr="00225D0B">
        <w:tc>
          <w:tcPr>
            <w:tcW w:w="9528" w:type="dxa"/>
            <w:gridSpan w:val="4"/>
            <w:tcBorders>
              <w:top w:val="nil"/>
              <w:bottom w:val="nil"/>
            </w:tcBorders>
            <w:vAlign w:val="center"/>
          </w:tcPr>
          <w:p w:rsidR="00DE6450" w:rsidRPr="00FC1061" w:rsidRDefault="00DE6450" w:rsidP="00636CF8">
            <w:pPr>
              <w:spacing w:before="40" w:after="40"/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</w:tc>
      </w:tr>
      <w:tr w:rsidR="00DE6450" w:rsidRPr="0059316A" w:rsidTr="00225D0B">
        <w:tc>
          <w:tcPr>
            <w:tcW w:w="3404" w:type="dxa"/>
            <w:tcBorders>
              <w:top w:val="nil"/>
              <w:right w:val="nil"/>
            </w:tcBorders>
            <w:vAlign w:val="center"/>
          </w:tcPr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S Mincho" w:hAnsi="Cambria Math" w:cs="Arial"/>
                  </w:rPr>
                  <m:t xml:space="preserve">=  </m:t>
                </m:r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a-3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a-4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5a+4</m:t>
                    </m:r>
                  </m:e>
                </m:d>
                <m:r>
                  <w:rPr>
                    <w:rFonts w:ascii="Cambria" w:hAnsi="Cambria"/>
                  </w:rPr>
                  <m:t xml:space="preserve"> .</m:t>
                </m:r>
              </m:oMath>
            </m:oMathPara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  <w:tc>
          <w:tcPr>
            <w:tcW w:w="3147" w:type="dxa"/>
            <w:tcBorders>
              <w:top w:val="nil"/>
              <w:left w:val="nil"/>
            </w:tcBorders>
            <w:vAlign w:val="center"/>
          </w:tcPr>
          <w:tbl>
            <w:tblPr>
              <w:tblW w:w="0" w:type="auto"/>
              <w:tblLook w:val="04A0"/>
            </w:tblPr>
            <w:tblGrid>
              <w:gridCol w:w="438"/>
              <w:gridCol w:w="327"/>
              <w:gridCol w:w="549"/>
              <w:gridCol w:w="549"/>
            </w:tblGrid>
            <w:tr w:rsidR="00DE6450" w:rsidRPr="0059316A" w:rsidTr="00FC1061"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</w:tr>
            <w:tr w:rsidR="00DE6450" w:rsidRPr="0059316A" w:rsidTr="00FC1061"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+4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+20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+16</w:t>
                  </w:r>
                </w:p>
              </w:tc>
            </w:tr>
            <w:tr w:rsidR="00DE6450" w:rsidRPr="0059316A" w:rsidTr="00FC1061"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+4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=</w:t>
                  </w:r>
                </w:p>
              </w:tc>
            </w:tr>
          </w:tbl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</w:tr>
    </w:tbl>
    <w:p w:rsidR="00DE6450" w:rsidRDefault="00DE6450" w:rsidP="00807079">
      <w:pPr>
        <w:pStyle w:val="Testonormale"/>
        <w:ind w:left="709"/>
        <w:rPr>
          <w:rFonts w:ascii="Cambria Math" w:eastAsia="MS Mincho" w:hAnsi="Cambria Math" w:cs="Arial" w:hint="eastAsia"/>
          <w:color w:val="00B0F0"/>
          <w:sz w:val="22"/>
        </w:rPr>
      </w:pPr>
    </w:p>
    <w:sectPr w:rsidR="00DE6450" w:rsidSect="00067A6B">
      <w:type w:val="continuous"/>
      <w:pgSz w:w="11906" w:h="16838" w:code="9"/>
      <w:pgMar w:top="284" w:right="680" w:bottom="851" w:left="680" w:header="397" w:footer="794" w:gutter="284"/>
      <w:cols w:space="34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6AA" w:rsidRDefault="003576AA">
      <w:r>
        <w:separator/>
      </w:r>
    </w:p>
  </w:endnote>
  <w:endnote w:type="continuationSeparator" w:id="1">
    <w:p w:rsidR="003576AA" w:rsidRDefault="0035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BCHH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61C" w:rsidRPr="00835BDC" w:rsidRDefault="00835BDC" w:rsidP="00903904">
    <w:pPr>
      <w:pStyle w:val="Pidipagina"/>
      <w:pBdr>
        <w:top w:val="single" w:sz="8" w:space="1" w:color="0070C0"/>
      </w:pBdr>
      <w:jc w:val="center"/>
      <w:rPr>
        <w:szCs w:val="16"/>
      </w:rPr>
    </w:pPr>
    <w:r w:rsidRPr="007F76C0">
      <w:rPr>
        <w:rFonts w:asciiTheme="minorHAnsi" w:hAnsiTheme="minorHAnsi" w:cstheme="minorHAnsi"/>
        <w:sz w:val="22"/>
        <w:szCs w:val="22"/>
      </w:rPr>
      <w:t>Prova di Informatica:</w:t>
    </w:r>
    <w:r w:rsidRPr="002003E3">
      <w:rPr>
        <w:i/>
        <w:sz w:val="22"/>
        <w:szCs w:val="22"/>
      </w:rPr>
      <w:t xml:space="preserve"> Trattamento testi         </w:t>
    </w:r>
    <w:r>
      <w:rPr>
        <w:i/>
        <w:sz w:val="22"/>
        <w:szCs w:val="22"/>
      </w:rPr>
      <w:t xml:space="preserve">            </w:t>
    </w:r>
    <w:r w:rsidR="00903904">
      <w:rPr>
        <w:i/>
        <w:sz w:val="22"/>
        <w:szCs w:val="22"/>
      </w:rPr>
      <w:t xml:space="preserve">  </w:t>
    </w:r>
    <w:r>
      <w:rPr>
        <w:i/>
        <w:sz w:val="22"/>
        <w:szCs w:val="22"/>
      </w:rPr>
      <w:t xml:space="preserve"> </w:t>
    </w:r>
    <w:r w:rsidRPr="002003E3">
      <w:rPr>
        <w:i/>
        <w:sz w:val="22"/>
        <w:szCs w:val="22"/>
      </w:rPr>
      <w:t xml:space="preserve">  </w:t>
    </w:r>
    <w:r w:rsidR="00903904">
      <w:rPr>
        <w:i/>
        <w:sz w:val="22"/>
        <w:szCs w:val="22"/>
      </w:rPr>
      <w:t>Corrado Domenico</w:t>
    </w:r>
    <w:r>
      <w:rPr>
        <w:i/>
        <w:sz w:val="22"/>
        <w:szCs w:val="22"/>
      </w:rPr>
      <w:t xml:space="preserve">     </w:t>
    </w:r>
    <w:r w:rsidR="00903904">
      <w:rPr>
        <w:i/>
        <w:sz w:val="22"/>
        <w:szCs w:val="22"/>
      </w:rPr>
      <w:t xml:space="preserve">                                                        </w:t>
    </w:r>
    <w:r w:rsidR="003C4B5B" w:rsidRPr="00903904">
      <w:rPr>
        <w:i/>
        <w:sz w:val="22"/>
        <w:szCs w:val="22"/>
      </w:rPr>
      <w:fldChar w:fldCharType="begin"/>
    </w:r>
    <w:r w:rsidR="00903904" w:rsidRPr="00903904">
      <w:rPr>
        <w:i/>
        <w:sz w:val="22"/>
        <w:szCs w:val="22"/>
      </w:rPr>
      <w:instrText xml:space="preserve"> PAGE   \* MERGEFORMAT </w:instrText>
    </w:r>
    <w:r w:rsidR="003C4B5B" w:rsidRPr="00903904">
      <w:rPr>
        <w:i/>
        <w:sz w:val="22"/>
        <w:szCs w:val="22"/>
      </w:rPr>
      <w:fldChar w:fldCharType="separate"/>
    </w:r>
    <w:r w:rsidR="00EE47E5">
      <w:rPr>
        <w:i/>
        <w:noProof/>
        <w:sz w:val="22"/>
        <w:szCs w:val="22"/>
      </w:rPr>
      <w:t>1</w:t>
    </w:r>
    <w:r w:rsidR="003C4B5B" w:rsidRPr="00903904">
      <w:rPr>
        <w:i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6AA" w:rsidRDefault="003576AA">
      <w:r>
        <w:separator/>
      </w:r>
    </w:p>
  </w:footnote>
  <w:footnote w:type="continuationSeparator" w:id="1">
    <w:p w:rsidR="003576AA" w:rsidRDefault="00357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DC" w:rsidRPr="007F76C0" w:rsidRDefault="00835BDC" w:rsidP="00903904">
    <w:pPr>
      <w:pStyle w:val="Intestazione"/>
      <w:pBdr>
        <w:bottom w:val="single" w:sz="4" w:space="1" w:color="0070C0"/>
      </w:pBdr>
      <w:jc w:val="center"/>
      <w:rPr>
        <w:rFonts w:asciiTheme="minorHAnsi" w:hAnsiTheme="minorHAnsi" w:cstheme="minorHAnsi"/>
      </w:rPr>
    </w:pPr>
    <w:r w:rsidRPr="007F76C0">
      <w:rPr>
        <w:rFonts w:asciiTheme="minorHAnsi" w:hAnsiTheme="minorHAnsi" w:cstheme="minorHAnsi"/>
        <w:sz w:val="22"/>
        <w:szCs w:val="22"/>
      </w:rPr>
      <w:t>Liceo Scientifico Opzione Scienze Applicate  -  Classe II C                                       Anno Scolastico 2013.2014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35pt;height:11.45pt" o:bullet="t">
        <v:imagedata r:id="rId1" o:title=""/>
      </v:shape>
    </w:pict>
  </w:numPicBullet>
  <w:numPicBullet w:numPicBulletId="1">
    <w:pict>
      <v:shape id="_x0000_i1029" type="#_x0000_t75" style="width:11.45pt;height:11.45pt" o:bullet="t">
        <v:imagedata r:id="rId2" o:title="msoBDA4"/>
      </v:shape>
    </w:pict>
  </w:numPicBullet>
  <w:abstractNum w:abstractNumId="0">
    <w:nsid w:val="0065565D"/>
    <w:multiLevelType w:val="hybridMultilevel"/>
    <w:tmpl w:val="01905912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D3948"/>
    <w:multiLevelType w:val="hybridMultilevel"/>
    <w:tmpl w:val="864A59C4"/>
    <w:lvl w:ilvl="0" w:tplc="C1883728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B3515"/>
    <w:multiLevelType w:val="hybridMultilevel"/>
    <w:tmpl w:val="252A0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A2E4D"/>
    <w:multiLevelType w:val="multilevel"/>
    <w:tmpl w:val="3B8E3C7C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F4BCB"/>
    <w:multiLevelType w:val="hybridMultilevel"/>
    <w:tmpl w:val="F56CC1A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F72B7"/>
    <w:multiLevelType w:val="hybridMultilevel"/>
    <w:tmpl w:val="3B8E3C7C"/>
    <w:lvl w:ilvl="0" w:tplc="F5567E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564955"/>
    <w:multiLevelType w:val="multilevel"/>
    <w:tmpl w:val="864A59C4"/>
    <w:lvl w:ilvl="0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9B44FC"/>
    <w:multiLevelType w:val="hybridMultilevel"/>
    <w:tmpl w:val="88080D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02A07"/>
    <w:multiLevelType w:val="hybridMultilevel"/>
    <w:tmpl w:val="2312D640"/>
    <w:lvl w:ilvl="0" w:tplc="9F8E936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B2A0E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8C2384"/>
    <w:multiLevelType w:val="hybridMultilevel"/>
    <w:tmpl w:val="6F80D9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C9714C"/>
    <w:multiLevelType w:val="hybridMultilevel"/>
    <w:tmpl w:val="A1DC0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D03D5"/>
    <w:multiLevelType w:val="hybridMultilevel"/>
    <w:tmpl w:val="719008C0"/>
    <w:lvl w:ilvl="0" w:tplc="F5567E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7B570F"/>
    <w:multiLevelType w:val="hybridMultilevel"/>
    <w:tmpl w:val="8506D0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822F9B"/>
    <w:multiLevelType w:val="hybridMultilevel"/>
    <w:tmpl w:val="0B007BF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0A19BD"/>
    <w:multiLevelType w:val="hybridMultilevel"/>
    <w:tmpl w:val="2EE68D8A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8865D9"/>
    <w:multiLevelType w:val="multilevel"/>
    <w:tmpl w:val="252A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C91F73"/>
    <w:multiLevelType w:val="hybridMultilevel"/>
    <w:tmpl w:val="91840748"/>
    <w:lvl w:ilvl="0" w:tplc="0410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58"/>
        </w:tabs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78"/>
        </w:tabs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18"/>
        </w:tabs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38"/>
        </w:tabs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58"/>
        </w:tabs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78"/>
        </w:tabs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98"/>
        </w:tabs>
        <w:ind w:left="6698" w:hanging="360"/>
      </w:pPr>
      <w:rPr>
        <w:rFonts w:ascii="Wingdings" w:hAnsi="Wingdings" w:hint="default"/>
      </w:rPr>
    </w:lvl>
  </w:abstractNum>
  <w:abstractNum w:abstractNumId="18">
    <w:nsid w:val="44F64922"/>
    <w:multiLevelType w:val="hybridMultilevel"/>
    <w:tmpl w:val="B450F180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33041"/>
    <w:multiLevelType w:val="hybridMultilevel"/>
    <w:tmpl w:val="C0AE6D32"/>
    <w:lvl w:ilvl="0" w:tplc="A5C630F6">
      <w:start w:val="1"/>
      <w:numFmt w:val="bullet"/>
      <w:pStyle w:val="Elenco1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206D8"/>
    <w:multiLevelType w:val="hybridMultilevel"/>
    <w:tmpl w:val="684A466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4528D"/>
    <w:multiLevelType w:val="hybridMultilevel"/>
    <w:tmpl w:val="7AD6EDBE"/>
    <w:lvl w:ilvl="0" w:tplc="3B5CB9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934A08"/>
    <w:multiLevelType w:val="hybridMultilevel"/>
    <w:tmpl w:val="8C82E1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B3A13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2070FE"/>
    <w:multiLevelType w:val="hybridMultilevel"/>
    <w:tmpl w:val="395627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142FA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A87A6B"/>
    <w:multiLevelType w:val="hybridMultilevel"/>
    <w:tmpl w:val="22A46A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A063AA"/>
    <w:multiLevelType w:val="hybridMultilevel"/>
    <w:tmpl w:val="90FED4F8"/>
    <w:lvl w:ilvl="0" w:tplc="CEFAC7C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083906"/>
    <w:multiLevelType w:val="hybridMultilevel"/>
    <w:tmpl w:val="D1D6B4E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4A677E"/>
    <w:multiLevelType w:val="hybridMultilevel"/>
    <w:tmpl w:val="803AB5E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A43A8"/>
    <w:multiLevelType w:val="hybridMultilevel"/>
    <w:tmpl w:val="A9B4D636"/>
    <w:lvl w:ilvl="0" w:tplc="3B5CB9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D27B95"/>
    <w:multiLevelType w:val="hybridMultilevel"/>
    <w:tmpl w:val="878EB19A"/>
    <w:lvl w:ilvl="0" w:tplc="2FC4FB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366EC8"/>
    <w:multiLevelType w:val="hybridMultilevel"/>
    <w:tmpl w:val="598E0FEA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30309A"/>
    <w:multiLevelType w:val="multilevel"/>
    <w:tmpl w:val="9CD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F00A5D"/>
    <w:multiLevelType w:val="hybridMultilevel"/>
    <w:tmpl w:val="9CDC24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C266E8"/>
    <w:multiLevelType w:val="hybridMultilevel"/>
    <w:tmpl w:val="4BD477E2"/>
    <w:lvl w:ilvl="0" w:tplc="2FC4FB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627C60"/>
    <w:multiLevelType w:val="hybridMultilevel"/>
    <w:tmpl w:val="2C10C988"/>
    <w:lvl w:ilvl="0" w:tplc="3CACF8C8">
      <w:start w:val="1"/>
      <w:numFmt w:val="bullet"/>
      <w:pStyle w:val="Stile1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7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9"/>
  </w:num>
  <w:num w:numId="4">
    <w:abstractNumId w:val="25"/>
  </w:num>
  <w:num w:numId="5">
    <w:abstractNumId w:val="17"/>
  </w:num>
  <w:num w:numId="6">
    <w:abstractNumId w:val="5"/>
  </w:num>
  <w:num w:numId="7">
    <w:abstractNumId w:val="3"/>
  </w:num>
  <w:num w:numId="8">
    <w:abstractNumId w:val="30"/>
  </w:num>
  <w:num w:numId="9">
    <w:abstractNumId w:val="7"/>
  </w:num>
  <w:num w:numId="10">
    <w:abstractNumId w:val="10"/>
  </w:num>
  <w:num w:numId="11">
    <w:abstractNumId w:val="28"/>
  </w:num>
  <w:num w:numId="12">
    <w:abstractNumId w:val="21"/>
  </w:num>
  <w:num w:numId="13">
    <w:abstractNumId w:val="29"/>
  </w:num>
  <w:num w:numId="14">
    <w:abstractNumId w:val="4"/>
  </w:num>
  <w:num w:numId="15">
    <w:abstractNumId w:val="20"/>
  </w:num>
  <w:num w:numId="16">
    <w:abstractNumId w:val="2"/>
  </w:num>
  <w:num w:numId="17">
    <w:abstractNumId w:val="16"/>
  </w:num>
  <w:num w:numId="18">
    <w:abstractNumId w:val="1"/>
  </w:num>
  <w:num w:numId="19">
    <w:abstractNumId w:val="6"/>
  </w:num>
  <w:num w:numId="20">
    <w:abstractNumId w:val="31"/>
  </w:num>
  <w:num w:numId="21">
    <w:abstractNumId w:val="35"/>
  </w:num>
  <w:num w:numId="22">
    <w:abstractNumId w:val="34"/>
  </w:num>
  <w:num w:numId="23">
    <w:abstractNumId w:val="33"/>
  </w:num>
  <w:num w:numId="24">
    <w:abstractNumId w:val="15"/>
  </w:num>
  <w:num w:numId="25">
    <w:abstractNumId w:val="0"/>
  </w:num>
  <w:num w:numId="26">
    <w:abstractNumId w:val="18"/>
  </w:num>
  <w:num w:numId="27">
    <w:abstractNumId w:val="13"/>
  </w:num>
  <w:num w:numId="28">
    <w:abstractNumId w:val="14"/>
  </w:num>
  <w:num w:numId="29">
    <w:abstractNumId w:val="24"/>
  </w:num>
  <w:num w:numId="30">
    <w:abstractNumId w:val="27"/>
  </w:num>
  <w:num w:numId="31">
    <w:abstractNumId w:val="36"/>
  </w:num>
  <w:num w:numId="32">
    <w:abstractNumId w:val="32"/>
  </w:num>
  <w:num w:numId="33">
    <w:abstractNumId w:val="19"/>
  </w:num>
  <w:num w:numId="34">
    <w:abstractNumId w:val="22"/>
  </w:num>
  <w:num w:numId="35">
    <w:abstractNumId w:val="26"/>
  </w:num>
  <w:num w:numId="36">
    <w:abstractNumId w:val="11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attachedTemplate r:id="rId1"/>
  <w:stylePaneFormatFilter w:val="3F01"/>
  <w:defaultTabStop w:val="709"/>
  <w:hyphenationZone w:val="283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4514">
      <v:stroke weight="1.5pt"/>
      <v:textbox inset="0,0,0,0"/>
      <o:colormru v:ext="edit" colors="#ffdfaf,#ffff53,#ffff6d,#ffecd1,#ffe6c1,#ffc46d,#f9db8f,#3f3f61"/>
      <o:colormenu v:ext="edit" fillcolor="#c00000" strokecolor="none [1615]"/>
    </o:shapedefaults>
  </w:hdrShapeDefaults>
  <w:footnotePr>
    <w:footnote w:id="0"/>
    <w:footnote w:id="1"/>
  </w:footnotePr>
  <w:endnotePr>
    <w:endnote w:id="0"/>
    <w:endnote w:id="1"/>
  </w:endnotePr>
  <w:compat/>
  <w:rsids>
    <w:rsidRoot w:val="00D31588"/>
    <w:rsid w:val="0000084B"/>
    <w:rsid w:val="00000B94"/>
    <w:rsid w:val="00000E23"/>
    <w:rsid w:val="00000E33"/>
    <w:rsid w:val="00001FEE"/>
    <w:rsid w:val="000020A3"/>
    <w:rsid w:val="0000231F"/>
    <w:rsid w:val="0000236E"/>
    <w:rsid w:val="00002D68"/>
    <w:rsid w:val="00003D3F"/>
    <w:rsid w:val="00004034"/>
    <w:rsid w:val="0000456C"/>
    <w:rsid w:val="0000472A"/>
    <w:rsid w:val="00004D6E"/>
    <w:rsid w:val="00005CBA"/>
    <w:rsid w:val="00006AE7"/>
    <w:rsid w:val="0001373F"/>
    <w:rsid w:val="000138D0"/>
    <w:rsid w:val="00013AD3"/>
    <w:rsid w:val="00013F2F"/>
    <w:rsid w:val="00014490"/>
    <w:rsid w:val="0001491E"/>
    <w:rsid w:val="0001523F"/>
    <w:rsid w:val="00015713"/>
    <w:rsid w:val="000157D7"/>
    <w:rsid w:val="000167C8"/>
    <w:rsid w:val="000177DD"/>
    <w:rsid w:val="00017C74"/>
    <w:rsid w:val="00017DBC"/>
    <w:rsid w:val="00017DDC"/>
    <w:rsid w:val="00017FDA"/>
    <w:rsid w:val="0002109A"/>
    <w:rsid w:val="00021561"/>
    <w:rsid w:val="000218E1"/>
    <w:rsid w:val="00021937"/>
    <w:rsid w:val="00021D4C"/>
    <w:rsid w:val="00022186"/>
    <w:rsid w:val="0002271C"/>
    <w:rsid w:val="0002297E"/>
    <w:rsid w:val="000245FB"/>
    <w:rsid w:val="000249BC"/>
    <w:rsid w:val="00025DB9"/>
    <w:rsid w:val="000267C3"/>
    <w:rsid w:val="000273D9"/>
    <w:rsid w:val="00030DA7"/>
    <w:rsid w:val="00031774"/>
    <w:rsid w:val="00031A67"/>
    <w:rsid w:val="0003324F"/>
    <w:rsid w:val="00035F83"/>
    <w:rsid w:val="000365DF"/>
    <w:rsid w:val="00036D6E"/>
    <w:rsid w:val="00037197"/>
    <w:rsid w:val="00037A27"/>
    <w:rsid w:val="00037B88"/>
    <w:rsid w:val="00037D4A"/>
    <w:rsid w:val="000401AD"/>
    <w:rsid w:val="00040255"/>
    <w:rsid w:val="0004041B"/>
    <w:rsid w:val="000418D3"/>
    <w:rsid w:val="000424E6"/>
    <w:rsid w:val="00042875"/>
    <w:rsid w:val="00042C98"/>
    <w:rsid w:val="00043230"/>
    <w:rsid w:val="00043303"/>
    <w:rsid w:val="00043305"/>
    <w:rsid w:val="000434D9"/>
    <w:rsid w:val="00044253"/>
    <w:rsid w:val="00044585"/>
    <w:rsid w:val="00044F19"/>
    <w:rsid w:val="000461A4"/>
    <w:rsid w:val="0004624A"/>
    <w:rsid w:val="000463ED"/>
    <w:rsid w:val="00046532"/>
    <w:rsid w:val="00046E5A"/>
    <w:rsid w:val="00047778"/>
    <w:rsid w:val="00047B02"/>
    <w:rsid w:val="00047C6D"/>
    <w:rsid w:val="0005062D"/>
    <w:rsid w:val="00050E63"/>
    <w:rsid w:val="000515F5"/>
    <w:rsid w:val="000517FD"/>
    <w:rsid w:val="00052238"/>
    <w:rsid w:val="00052A9A"/>
    <w:rsid w:val="00052BA3"/>
    <w:rsid w:val="00052BC5"/>
    <w:rsid w:val="000531E1"/>
    <w:rsid w:val="0005390D"/>
    <w:rsid w:val="00053DCA"/>
    <w:rsid w:val="00054D2D"/>
    <w:rsid w:val="000558A3"/>
    <w:rsid w:val="00055FFF"/>
    <w:rsid w:val="00057120"/>
    <w:rsid w:val="000573E6"/>
    <w:rsid w:val="00057A82"/>
    <w:rsid w:val="00057DE3"/>
    <w:rsid w:val="00057E3B"/>
    <w:rsid w:val="000608E2"/>
    <w:rsid w:val="000609DB"/>
    <w:rsid w:val="00060C93"/>
    <w:rsid w:val="000612F8"/>
    <w:rsid w:val="00061925"/>
    <w:rsid w:val="00061CDB"/>
    <w:rsid w:val="00062A76"/>
    <w:rsid w:val="00062B24"/>
    <w:rsid w:val="00062EB2"/>
    <w:rsid w:val="000631FD"/>
    <w:rsid w:val="00063634"/>
    <w:rsid w:val="00063D37"/>
    <w:rsid w:val="000642EF"/>
    <w:rsid w:val="0006487B"/>
    <w:rsid w:val="00064E60"/>
    <w:rsid w:val="000656E2"/>
    <w:rsid w:val="00065C6A"/>
    <w:rsid w:val="00065C90"/>
    <w:rsid w:val="00066338"/>
    <w:rsid w:val="00066911"/>
    <w:rsid w:val="00067A6B"/>
    <w:rsid w:val="0007032B"/>
    <w:rsid w:val="00070451"/>
    <w:rsid w:val="000704A0"/>
    <w:rsid w:val="00070EF1"/>
    <w:rsid w:val="000712F1"/>
    <w:rsid w:val="0007154E"/>
    <w:rsid w:val="00071A44"/>
    <w:rsid w:val="00071BA7"/>
    <w:rsid w:val="00072188"/>
    <w:rsid w:val="00073403"/>
    <w:rsid w:val="000746C9"/>
    <w:rsid w:val="0007677A"/>
    <w:rsid w:val="0007707F"/>
    <w:rsid w:val="00077DF4"/>
    <w:rsid w:val="000807A4"/>
    <w:rsid w:val="00080F3D"/>
    <w:rsid w:val="00081722"/>
    <w:rsid w:val="00081CD8"/>
    <w:rsid w:val="00083434"/>
    <w:rsid w:val="00083618"/>
    <w:rsid w:val="000848BD"/>
    <w:rsid w:val="00084F9A"/>
    <w:rsid w:val="000853AE"/>
    <w:rsid w:val="00085432"/>
    <w:rsid w:val="000855C4"/>
    <w:rsid w:val="00085B98"/>
    <w:rsid w:val="000863BE"/>
    <w:rsid w:val="0008689A"/>
    <w:rsid w:val="00087171"/>
    <w:rsid w:val="00087187"/>
    <w:rsid w:val="00087F56"/>
    <w:rsid w:val="0009025F"/>
    <w:rsid w:val="000902B6"/>
    <w:rsid w:val="000905BC"/>
    <w:rsid w:val="0009106A"/>
    <w:rsid w:val="0009274C"/>
    <w:rsid w:val="00093944"/>
    <w:rsid w:val="00094481"/>
    <w:rsid w:val="000947FE"/>
    <w:rsid w:val="000954AA"/>
    <w:rsid w:val="00096726"/>
    <w:rsid w:val="00096829"/>
    <w:rsid w:val="000971A2"/>
    <w:rsid w:val="0009737D"/>
    <w:rsid w:val="00097EDB"/>
    <w:rsid w:val="00097EE2"/>
    <w:rsid w:val="000A043B"/>
    <w:rsid w:val="000A053C"/>
    <w:rsid w:val="000A0CFB"/>
    <w:rsid w:val="000A3792"/>
    <w:rsid w:val="000A41EB"/>
    <w:rsid w:val="000A4726"/>
    <w:rsid w:val="000A4BAF"/>
    <w:rsid w:val="000A512A"/>
    <w:rsid w:val="000A5246"/>
    <w:rsid w:val="000A665D"/>
    <w:rsid w:val="000B03C9"/>
    <w:rsid w:val="000B1388"/>
    <w:rsid w:val="000B1EE0"/>
    <w:rsid w:val="000B1F42"/>
    <w:rsid w:val="000B269B"/>
    <w:rsid w:val="000B2E49"/>
    <w:rsid w:val="000B309A"/>
    <w:rsid w:val="000B30AF"/>
    <w:rsid w:val="000B3CEC"/>
    <w:rsid w:val="000B429F"/>
    <w:rsid w:val="000B4664"/>
    <w:rsid w:val="000B4729"/>
    <w:rsid w:val="000B4D42"/>
    <w:rsid w:val="000B5800"/>
    <w:rsid w:val="000B5BCD"/>
    <w:rsid w:val="000B65E7"/>
    <w:rsid w:val="000B6DDC"/>
    <w:rsid w:val="000B721F"/>
    <w:rsid w:val="000B7312"/>
    <w:rsid w:val="000B7B74"/>
    <w:rsid w:val="000B7BA7"/>
    <w:rsid w:val="000C0A1F"/>
    <w:rsid w:val="000C0C1D"/>
    <w:rsid w:val="000C0D90"/>
    <w:rsid w:val="000C10E2"/>
    <w:rsid w:val="000C115E"/>
    <w:rsid w:val="000C1476"/>
    <w:rsid w:val="000C19D3"/>
    <w:rsid w:val="000C1E3F"/>
    <w:rsid w:val="000C228C"/>
    <w:rsid w:val="000C27F5"/>
    <w:rsid w:val="000C34BC"/>
    <w:rsid w:val="000C3BF1"/>
    <w:rsid w:val="000C3DFD"/>
    <w:rsid w:val="000C480C"/>
    <w:rsid w:val="000C53B7"/>
    <w:rsid w:val="000C574C"/>
    <w:rsid w:val="000C600E"/>
    <w:rsid w:val="000C676F"/>
    <w:rsid w:val="000C6B3D"/>
    <w:rsid w:val="000C6DF5"/>
    <w:rsid w:val="000D01E5"/>
    <w:rsid w:val="000D07CB"/>
    <w:rsid w:val="000D0EBB"/>
    <w:rsid w:val="000D1056"/>
    <w:rsid w:val="000D10AF"/>
    <w:rsid w:val="000D37B0"/>
    <w:rsid w:val="000D38DD"/>
    <w:rsid w:val="000D40CB"/>
    <w:rsid w:val="000D4147"/>
    <w:rsid w:val="000D433B"/>
    <w:rsid w:val="000D4484"/>
    <w:rsid w:val="000D48C5"/>
    <w:rsid w:val="000D4A31"/>
    <w:rsid w:val="000D4E0E"/>
    <w:rsid w:val="000D5651"/>
    <w:rsid w:val="000D5804"/>
    <w:rsid w:val="000D6085"/>
    <w:rsid w:val="000D68BD"/>
    <w:rsid w:val="000D6C80"/>
    <w:rsid w:val="000D714F"/>
    <w:rsid w:val="000D72C9"/>
    <w:rsid w:val="000E004D"/>
    <w:rsid w:val="000E09AF"/>
    <w:rsid w:val="000E0A6A"/>
    <w:rsid w:val="000E1548"/>
    <w:rsid w:val="000E184E"/>
    <w:rsid w:val="000E193F"/>
    <w:rsid w:val="000E1B47"/>
    <w:rsid w:val="000E1D7E"/>
    <w:rsid w:val="000E2743"/>
    <w:rsid w:val="000E27E8"/>
    <w:rsid w:val="000E3229"/>
    <w:rsid w:val="000E3C22"/>
    <w:rsid w:val="000E42D2"/>
    <w:rsid w:val="000E4D4C"/>
    <w:rsid w:val="000E53B8"/>
    <w:rsid w:val="000E5604"/>
    <w:rsid w:val="000E5B5D"/>
    <w:rsid w:val="000E6246"/>
    <w:rsid w:val="000E67B2"/>
    <w:rsid w:val="000E6E26"/>
    <w:rsid w:val="000E76CC"/>
    <w:rsid w:val="000E7BCA"/>
    <w:rsid w:val="000F0DCB"/>
    <w:rsid w:val="000F0EBB"/>
    <w:rsid w:val="000F1051"/>
    <w:rsid w:val="000F1AC2"/>
    <w:rsid w:val="000F27AD"/>
    <w:rsid w:val="000F29FF"/>
    <w:rsid w:val="000F2C34"/>
    <w:rsid w:val="000F3D25"/>
    <w:rsid w:val="000F4124"/>
    <w:rsid w:val="000F421E"/>
    <w:rsid w:val="000F43B8"/>
    <w:rsid w:val="000F4498"/>
    <w:rsid w:val="000F5423"/>
    <w:rsid w:val="000F67BC"/>
    <w:rsid w:val="000F716D"/>
    <w:rsid w:val="000F72B9"/>
    <w:rsid w:val="000F7771"/>
    <w:rsid w:val="00100E01"/>
    <w:rsid w:val="00100ED0"/>
    <w:rsid w:val="00102232"/>
    <w:rsid w:val="0010342F"/>
    <w:rsid w:val="001037C3"/>
    <w:rsid w:val="00103DE3"/>
    <w:rsid w:val="001046F4"/>
    <w:rsid w:val="0010533A"/>
    <w:rsid w:val="00105A1E"/>
    <w:rsid w:val="00105B23"/>
    <w:rsid w:val="00105BD9"/>
    <w:rsid w:val="00105BFC"/>
    <w:rsid w:val="00105C49"/>
    <w:rsid w:val="00105DB9"/>
    <w:rsid w:val="001066D4"/>
    <w:rsid w:val="00107524"/>
    <w:rsid w:val="001109C4"/>
    <w:rsid w:val="00111A94"/>
    <w:rsid w:val="00111CFC"/>
    <w:rsid w:val="00111D43"/>
    <w:rsid w:val="00112701"/>
    <w:rsid w:val="00112D44"/>
    <w:rsid w:val="0011301C"/>
    <w:rsid w:val="00113067"/>
    <w:rsid w:val="001133DD"/>
    <w:rsid w:val="001138F2"/>
    <w:rsid w:val="00114424"/>
    <w:rsid w:val="00114DDF"/>
    <w:rsid w:val="00114EB5"/>
    <w:rsid w:val="00115270"/>
    <w:rsid w:val="00115346"/>
    <w:rsid w:val="001155FB"/>
    <w:rsid w:val="00115D0C"/>
    <w:rsid w:val="00116D14"/>
    <w:rsid w:val="0012200A"/>
    <w:rsid w:val="00122B4A"/>
    <w:rsid w:val="00123380"/>
    <w:rsid w:val="00123E6C"/>
    <w:rsid w:val="00124668"/>
    <w:rsid w:val="0012535F"/>
    <w:rsid w:val="00125797"/>
    <w:rsid w:val="001257BB"/>
    <w:rsid w:val="001263DB"/>
    <w:rsid w:val="00126A78"/>
    <w:rsid w:val="00126C36"/>
    <w:rsid w:val="001272CD"/>
    <w:rsid w:val="00127ABE"/>
    <w:rsid w:val="00127B03"/>
    <w:rsid w:val="001310FD"/>
    <w:rsid w:val="001322D1"/>
    <w:rsid w:val="00132DB5"/>
    <w:rsid w:val="001335F3"/>
    <w:rsid w:val="00133B2D"/>
    <w:rsid w:val="001345EB"/>
    <w:rsid w:val="001349C2"/>
    <w:rsid w:val="00135493"/>
    <w:rsid w:val="00135C3F"/>
    <w:rsid w:val="00135E77"/>
    <w:rsid w:val="00136262"/>
    <w:rsid w:val="001364CD"/>
    <w:rsid w:val="00136E40"/>
    <w:rsid w:val="00137B12"/>
    <w:rsid w:val="0014019A"/>
    <w:rsid w:val="00140A39"/>
    <w:rsid w:val="00140AAD"/>
    <w:rsid w:val="00140B1B"/>
    <w:rsid w:val="00140FD8"/>
    <w:rsid w:val="001415AF"/>
    <w:rsid w:val="00141A9C"/>
    <w:rsid w:val="00141C32"/>
    <w:rsid w:val="00141C7B"/>
    <w:rsid w:val="00142EA9"/>
    <w:rsid w:val="00143D09"/>
    <w:rsid w:val="00144BE4"/>
    <w:rsid w:val="00144F6C"/>
    <w:rsid w:val="001450C2"/>
    <w:rsid w:val="001509FD"/>
    <w:rsid w:val="00150A5D"/>
    <w:rsid w:val="00150D1E"/>
    <w:rsid w:val="001521C2"/>
    <w:rsid w:val="001522A1"/>
    <w:rsid w:val="001526E4"/>
    <w:rsid w:val="00152F6F"/>
    <w:rsid w:val="0015362A"/>
    <w:rsid w:val="00153907"/>
    <w:rsid w:val="0015401E"/>
    <w:rsid w:val="001540BF"/>
    <w:rsid w:val="00154FA7"/>
    <w:rsid w:val="00155241"/>
    <w:rsid w:val="00156B35"/>
    <w:rsid w:val="00156F7F"/>
    <w:rsid w:val="001575E5"/>
    <w:rsid w:val="00157A18"/>
    <w:rsid w:val="00157D46"/>
    <w:rsid w:val="001606FF"/>
    <w:rsid w:val="00160C38"/>
    <w:rsid w:val="00160E14"/>
    <w:rsid w:val="0016111E"/>
    <w:rsid w:val="00161B1F"/>
    <w:rsid w:val="00162FA9"/>
    <w:rsid w:val="00163565"/>
    <w:rsid w:val="0016370E"/>
    <w:rsid w:val="0016374B"/>
    <w:rsid w:val="00164D05"/>
    <w:rsid w:val="001654D0"/>
    <w:rsid w:val="00166EFC"/>
    <w:rsid w:val="00167154"/>
    <w:rsid w:val="00167225"/>
    <w:rsid w:val="0016793E"/>
    <w:rsid w:val="0017126F"/>
    <w:rsid w:val="00171687"/>
    <w:rsid w:val="001716BB"/>
    <w:rsid w:val="00172FF3"/>
    <w:rsid w:val="00173125"/>
    <w:rsid w:val="001738FC"/>
    <w:rsid w:val="00173A5A"/>
    <w:rsid w:val="00174814"/>
    <w:rsid w:val="00174B93"/>
    <w:rsid w:val="001750F6"/>
    <w:rsid w:val="001756B3"/>
    <w:rsid w:val="00175D3F"/>
    <w:rsid w:val="00177248"/>
    <w:rsid w:val="00180127"/>
    <w:rsid w:val="00181077"/>
    <w:rsid w:val="00181742"/>
    <w:rsid w:val="001817A1"/>
    <w:rsid w:val="0018243A"/>
    <w:rsid w:val="00183248"/>
    <w:rsid w:val="001847C7"/>
    <w:rsid w:val="00184A7E"/>
    <w:rsid w:val="00185046"/>
    <w:rsid w:val="0018516E"/>
    <w:rsid w:val="001854A3"/>
    <w:rsid w:val="00185612"/>
    <w:rsid w:val="001858B3"/>
    <w:rsid w:val="00186336"/>
    <w:rsid w:val="001867C4"/>
    <w:rsid w:val="00186FA7"/>
    <w:rsid w:val="00192D49"/>
    <w:rsid w:val="001932A1"/>
    <w:rsid w:val="00193CDB"/>
    <w:rsid w:val="0019685D"/>
    <w:rsid w:val="00197E82"/>
    <w:rsid w:val="001A02ED"/>
    <w:rsid w:val="001A0D35"/>
    <w:rsid w:val="001A15AC"/>
    <w:rsid w:val="001A1DE7"/>
    <w:rsid w:val="001A2F76"/>
    <w:rsid w:val="001A3CB0"/>
    <w:rsid w:val="001A40A1"/>
    <w:rsid w:val="001A48BA"/>
    <w:rsid w:val="001A4AFD"/>
    <w:rsid w:val="001A4D5B"/>
    <w:rsid w:val="001A4FD8"/>
    <w:rsid w:val="001A61B8"/>
    <w:rsid w:val="001A6566"/>
    <w:rsid w:val="001A6669"/>
    <w:rsid w:val="001A6EA3"/>
    <w:rsid w:val="001A7265"/>
    <w:rsid w:val="001B0F35"/>
    <w:rsid w:val="001B18D6"/>
    <w:rsid w:val="001B199C"/>
    <w:rsid w:val="001B1FC4"/>
    <w:rsid w:val="001B2569"/>
    <w:rsid w:val="001B44A6"/>
    <w:rsid w:val="001B524B"/>
    <w:rsid w:val="001B5B65"/>
    <w:rsid w:val="001B6362"/>
    <w:rsid w:val="001B64BC"/>
    <w:rsid w:val="001B64DB"/>
    <w:rsid w:val="001B72CC"/>
    <w:rsid w:val="001C03BD"/>
    <w:rsid w:val="001C061C"/>
    <w:rsid w:val="001C0DEB"/>
    <w:rsid w:val="001C16C4"/>
    <w:rsid w:val="001C1C10"/>
    <w:rsid w:val="001C1FBA"/>
    <w:rsid w:val="001C203B"/>
    <w:rsid w:val="001C2632"/>
    <w:rsid w:val="001C335E"/>
    <w:rsid w:val="001C34EF"/>
    <w:rsid w:val="001C3D98"/>
    <w:rsid w:val="001C4726"/>
    <w:rsid w:val="001C518F"/>
    <w:rsid w:val="001C5AB5"/>
    <w:rsid w:val="001C6B87"/>
    <w:rsid w:val="001C6BAE"/>
    <w:rsid w:val="001C721E"/>
    <w:rsid w:val="001C7422"/>
    <w:rsid w:val="001D0077"/>
    <w:rsid w:val="001D0308"/>
    <w:rsid w:val="001D0317"/>
    <w:rsid w:val="001D079D"/>
    <w:rsid w:val="001D0C6F"/>
    <w:rsid w:val="001D0E26"/>
    <w:rsid w:val="001D155A"/>
    <w:rsid w:val="001D1A81"/>
    <w:rsid w:val="001D2866"/>
    <w:rsid w:val="001D2AA8"/>
    <w:rsid w:val="001D33F1"/>
    <w:rsid w:val="001D3413"/>
    <w:rsid w:val="001D39F7"/>
    <w:rsid w:val="001D3D8B"/>
    <w:rsid w:val="001D5EC7"/>
    <w:rsid w:val="001D6D12"/>
    <w:rsid w:val="001D7467"/>
    <w:rsid w:val="001D7747"/>
    <w:rsid w:val="001E22E4"/>
    <w:rsid w:val="001E2406"/>
    <w:rsid w:val="001E2498"/>
    <w:rsid w:val="001E2551"/>
    <w:rsid w:val="001E388C"/>
    <w:rsid w:val="001E3C99"/>
    <w:rsid w:val="001E4197"/>
    <w:rsid w:val="001E4BF2"/>
    <w:rsid w:val="001E4BF7"/>
    <w:rsid w:val="001E5FCA"/>
    <w:rsid w:val="001E62EB"/>
    <w:rsid w:val="001F03FF"/>
    <w:rsid w:val="001F0786"/>
    <w:rsid w:val="001F109C"/>
    <w:rsid w:val="001F1416"/>
    <w:rsid w:val="001F2190"/>
    <w:rsid w:val="001F4131"/>
    <w:rsid w:val="001F44EC"/>
    <w:rsid w:val="001F4ED6"/>
    <w:rsid w:val="001F54E9"/>
    <w:rsid w:val="001F55B1"/>
    <w:rsid w:val="001F6426"/>
    <w:rsid w:val="001F6779"/>
    <w:rsid w:val="001F746C"/>
    <w:rsid w:val="001F74BA"/>
    <w:rsid w:val="001F7F63"/>
    <w:rsid w:val="002003E3"/>
    <w:rsid w:val="002016A4"/>
    <w:rsid w:val="00201BDB"/>
    <w:rsid w:val="00202296"/>
    <w:rsid w:val="002039F0"/>
    <w:rsid w:val="00204A5C"/>
    <w:rsid w:val="002051E7"/>
    <w:rsid w:val="002052F7"/>
    <w:rsid w:val="00205CD3"/>
    <w:rsid w:val="002078A1"/>
    <w:rsid w:val="00207E96"/>
    <w:rsid w:val="002100D7"/>
    <w:rsid w:val="0021046D"/>
    <w:rsid w:val="002109BF"/>
    <w:rsid w:val="00210E27"/>
    <w:rsid w:val="002115DE"/>
    <w:rsid w:val="00211E7D"/>
    <w:rsid w:val="00213D86"/>
    <w:rsid w:val="00214A80"/>
    <w:rsid w:val="0021538A"/>
    <w:rsid w:val="002168A4"/>
    <w:rsid w:val="00216F1A"/>
    <w:rsid w:val="00217442"/>
    <w:rsid w:val="00220AE3"/>
    <w:rsid w:val="002211F1"/>
    <w:rsid w:val="0022245A"/>
    <w:rsid w:val="00223F15"/>
    <w:rsid w:val="00224434"/>
    <w:rsid w:val="00224856"/>
    <w:rsid w:val="00225D0B"/>
    <w:rsid w:val="00225DE0"/>
    <w:rsid w:val="00226093"/>
    <w:rsid w:val="002274F1"/>
    <w:rsid w:val="002279B9"/>
    <w:rsid w:val="00230522"/>
    <w:rsid w:val="00230DD8"/>
    <w:rsid w:val="00230F68"/>
    <w:rsid w:val="00231D59"/>
    <w:rsid w:val="00231F14"/>
    <w:rsid w:val="002339DA"/>
    <w:rsid w:val="00234165"/>
    <w:rsid w:val="00234E22"/>
    <w:rsid w:val="00234FA2"/>
    <w:rsid w:val="002354B4"/>
    <w:rsid w:val="0023580F"/>
    <w:rsid w:val="0023605A"/>
    <w:rsid w:val="00236746"/>
    <w:rsid w:val="0023681B"/>
    <w:rsid w:val="00236FD3"/>
    <w:rsid w:val="0023728A"/>
    <w:rsid w:val="00237B09"/>
    <w:rsid w:val="00237E9C"/>
    <w:rsid w:val="002409F7"/>
    <w:rsid w:val="00242482"/>
    <w:rsid w:val="00243078"/>
    <w:rsid w:val="002434DA"/>
    <w:rsid w:val="00245829"/>
    <w:rsid w:val="00245979"/>
    <w:rsid w:val="00245A71"/>
    <w:rsid w:val="00245CAA"/>
    <w:rsid w:val="00246799"/>
    <w:rsid w:val="00246B00"/>
    <w:rsid w:val="00246BC6"/>
    <w:rsid w:val="0024724A"/>
    <w:rsid w:val="002472AC"/>
    <w:rsid w:val="00247604"/>
    <w:rsid w:val="002478AB"/>
    <w:rsid w:val="002478C6"/>
    <w:rsid w:val="00247F66"/>
    <w:rsid w:val="00250040"/>
    <w:rsid w:val="0025011C"/>
    <w:rsid w:val="00250459"/>
    <w:rsid w:val="0025533D"/>
    <w:rsid w:val="00255A9D"/>
    <w:rsid w:val="00255CBA"/>
    <w:rsid w:val="0025655C"/>
    <w:rsid w:val="00260AC4"/>
    <w:rsid w:val="0026143B"/>
    <w:rsid w:val="002619A8"/>
    <w:rsid w:val="002637A6"/>
    <w:rsid w:val="00263D2C"/>
    <w:rsid w:val="00263E01"/>
    <w:rsid w:val="002642BE"/>
    <w:rsid w:val="0026478F"/>
    <w:rsid w:val="0026583F"/>
    <w:rsid w:val="0026604C"/>
    <w:rsid w:val="002664EC"/>
    <w:rsid w:val="00270520"/>
    <w:rsid w:val="00270621"/>
    <w:rsid w:val="00270C8D"/>
    <w:rsid w:val="00270E18"/>
    <w:rsid w:val="00271C3B"/>
    <w:rsid w:val="00271D15"/>
    <w:rsid w:val="00272A9F"/>
    <w:rsid w:val="0027365B"/>
    <w:rsid w:val="00273934"/>
    <w:rsid w:val="00273DF6"/>
    <w:rsid w:val="00274EB3"/>
    <w:rsid w:val="002750D7"/>
    <w:rsid w:val="00275116"/>
    <w:rsid w:val="002765E3"/>
    <w:rsid w:val="00276648"/>
    <w:rsid w:val="00277075"/>
    <w:rsid w:val="00277102"/>
    <w:rsid w:val="0027721A"/>
    <w:rsid w:val="00277447"/>
    <w:rsid w:val="002776D7"/>
    <w:rsid w:val="00277DE4"/>
    <w:rsid w:val="00280006"/>
    <w:rsid w:val="00280E84"/>
    <w:rsid w:val="002812E8"/>
    <w:rsid w:val="00281AAE"/>
    <w:rsid w:val="0028208D"/>
    <w:rsid w:val="002825F0"/>
    <w:rsid w:val="002833B6"/>
    <w:rsid w:val="002837E9"/>
    <w:rsid w:val="00283A5F"/>
    <w:rsid w:val="0028410A"/>
    <w:rsid w:val="00284669"/>
    <w:rsid w:val="00284AC8"/>
    <w:rsid w:val="00285774"/>
    <w:rsid w:val="00285F4A"/>
    <w:rsid w:val="00286F5A"/>
    <w:rsid w:val="00286FD9"/>
    <w:rsid w:val="0028703F"/>
    <w:rsid w:val="0028778E"/>
    <w:rsid w:val="00287AD5"/>
    <w:rsid w:val="00287AEE"/>
    <w:rsid w:val="00290683"/>
    <w:rsid w:val="00290F3D"/>
    <w:rsid w:val="0029101B"/>
    <w:rsid w:val="0029119F"/>
    <w:rsid w:val="0029152C"/>
    <w:rsid w:val="002915A1"/>
    <w:rsid w:val="00291E34"/>
    <w:rsid w:val="00292192"/>
    <w:rsid w:val="002928BA"/>
    <w:rsid w:val="00292F77"/>
    <w:rsid w:val="002944A6"/>
    <w:rsid w:val="0029526B"/>
    <w:rsid w:val="00295DFC"/>
    <w:rsid w:val="002975E4"/>
    <w:rsid w:val="002978CE"/>
    <w:rsid w:val="00297C1C"/>
    <w:rsid w:val="002A0DF3"/>
    <w:rsid w:val="002A15E4"/>
    <w:rsid w:val="002A298E"/>
    <w:rsid w:val="002A2A2F"/>
    <w:rsid w:val="002A30A7"/>
    <w:rsid w:val="002A4310"/>
    <w:rsid w:val="002A4F2A"/>
    <w:rsid w:val="002A50AD"/>
    <w:rsid w:val="002A54C0"/>
    <w:rsid w:val="002A590A"/>
    <w:rsid w:val="002A59F2"/>
    <w:rsid w:val="002A6125"/>
    <w:rsid w:val="002A6494"/>
    <w:rsid w:val="002A67E4"/>
    <w:rsid w:val="002A73AA"/>
    <w:rsid w:val="002A7942"/>
    <w:rsid w:val="002A7E7C"/>
    <w:rsid w:val="002B0211"/>
    <w:rsid w:val="002B0527"/>
    <w:rsid w:val="002B0639"/>
    <w:rsid w:val="002B0BD4"/>
    <w:rsid w:val="002B1195"/>
    <w:rsid w:val="002B13CB"/>
    <w:rsid w:val="002B2818"/>
    <w:rsid w:val="002B2B48"/>
    <w:rsid w:val="002B2EDC"/>
    <w:rsid w:val="002B3390"/>
    <w:rsid w:val="002B3696"/>
    <w:rsid w:val="002B407A"/>
    <w:rsid w:val="002B4194"/>
    <w:rsid w:val="002B4B31"/>
    <w:rsid w:val="002B4B65"/>
    <w:rsid w:val="002B56E4"/>
    <w:rsid w:val="002B602C"/>
    <w:rsid w:val="002B6A43"/>
    <w:rsid w:val="002B6DD3"/>
    <w:rsid w:val="002B6FB7"/>
    <w:rsid w:val="002B7261"/>
    <w:rsid w:val="002B7FD1"/>
    <w:rsid w:val="002C113D"/>
    <w:rsid w:val="002C17D2"/>
    <w:rsid w:val="002C18D3"/>
    <w:rsid w:val="002C1C5E"/>
    <w:rsid w:val="002C2021"/>
    <w:rsid w:val="002C24AF"/>
    <w:rsid w:val="002C2762"/>
    <w:rsid w:val="002C29D1"/>
    <w:rsid w:val="002C2B8C"/>
    <w:rsid w:val="002C31F4"/>
    <w:rsid w:val="002C3533"/>
    <w:rsid w:val="002C3BA5"/>
    <w:rsid w:val="002C414C"/>
    <w:rsid w:val="002C42B4"/>
    <w:rsid w:val="002C43A3"/>
    <w:rsid w:val="002C4492"/>
    <w:rsid w:val="002C4636"/>
    <w:rsid w:val="002C4957"/>
    <w:rsid w:val="002C525B"/>
    <w:rsid w:val="002C62A8"/>
    <w:rsid w:val="002C6F3B"/>
    <w:rsid w:val="002D019C"/>
    <w:rsid w:val="002D14E6"/>
    <w:rsid w:val="002D1565"/>
    <w:rsid w:val="002D15F1"/>
    <w:rsid w:val="002D18AF"/>
    <w:rsid w:val="002D1C81"/>
    <w:rsid w:val="002D2797"/>
    <w:rsid w:val="002D3047"/>
    <w:rsid w:val="002D35F6"/>
    <w:rsid w:val="002D48FE"/>
    <w:rsid w:val="002D4D4D"/>
    <w:rsid w:val="002D519A"/>
    <w:rsid w:val="002D570A"/>
    <w:rsid w:val="002D5CCB"/>
    <w:rsid w:val="002D5FF4"/>
    <w:rsid w:val="002D6278"/>
    <w:rsid w:val="002D6412"/>
    <w:rsid w:val="002D6567"/>
    <w:rsid w:val="002D65E4"/>
    <w:rsid w:val="002D7151"/>
    <w:rsid w:val="002D720A"/>
    <w:rsid w:val="002D7D08"/>
    <w:rsid w:val="002E0404"/>
    <w:rsid w:val="002E0B78"/>
    <w:rsid w:val="002E19AF"/>
    <w:rsid w:val="002E267C"/>
    <w:rsid w:val="002E3493"/>
    <w:rsid w:val="002E426E"/>
    <w:rsid w:val="002E46B6"/>
    <w:rsid w:val="002E46BB"/>
    <w:rsid w:val="002E4860"/>
    <w:rsid w:val="002E51A1"/>
    <w:rsid w:val="002E6184"/>
    <w:rsid w:val="002E63FF"/>
    <w:rsid w:val="002E65FD"/>
    <w:rsid w:val="002E6BAA"/>
    <w:rsid w:val="002F117B"/>
    <w:rsid w:val="002F2175"/>
    <w:rsid w:val="002F24EA"/>
    <w:rsid w:val="002F25E7"/>
    <w:rsid w:val="002F3312"/>
    <w:rsid w:val="002F3ACF"/>
    <w:rsid w:val="002F3B47"/>
    <w:rsid w:val="002F411B"/>
    <w:rsid w:val="002F46CA"/>
    <w:rsid w:val="002F4A5D"/>
    <w:rsid w:val="002F531E"/>
    <w:rsid w:val="002F583E"/>
    <w:rsid w:val="002F64FD"/>
    <w:rsid w:val="002F670C"/>
    <w:rsid w:val="002F686A"/>
    <w:rsid w:val="002F6E10"/>
    <w:rsid w:val="002F7DF6"/>
    <w:rsid w:val="00300AB9"/>
    <w:rsid w:val="00302866"/>
    <w:rsid w:val="00302F29"/>
    <w:rsid w:val="00303C8E"/>
    <w:rsid w:val="00304754"/>
    <w:rsid w:val="003048FE"/>
    <w:rsid w:val="00305B3F"/>
    <w:rsid w:val="00305F24"/>
    <w:rsid w:val="00306E20"/>
    <w:rsid w:val="0030703A"/>
    <w:rsid w:val="0030774B"/>
    <w:rsid w:val="00310080"/>
    <w:rsid w:val="0031024B"/>
    <w:rsid w:val="0031062E"/>
    <w:rsid w:val="00310AD3"/>
    <w:rsid w:val="00312A0F"/>
    <w:rsid w:val="00312BA8"/>
    <w:rsid w:val="00313A41"/>
    <w:rsid w:val="0031430B"/>
    <w:rsid w:val="003147A4"/>
    <w:rsid w:val="00314B0A"/>
    <w:rsid w:val="00314BD3"/>
    <w:rsid w:val="00314D34"/>
    <w:rsid w:val="0031506B"/>
    <w:rsid w:val="003152A7"/>
    <w:rsid w:val="0031541B"/>
    <w:rsid w:val="00315B1E"/>
    <w:rsid w:val="00316ED4"/>
    <w:rsid w:val="00317151"/>
    <w:rsid w:val="003173F4"/>
    <w:rsid w:val="0031794E"/>
    <w:rsid w:val="00317A04"/>
    <w:rsid w:val="003200CD"/>
    <w:rsid w:val="003201D6"/>
    <w:rsid w:val="003206D0"/>
    <w:rsid w:val="00320BA5"/>
    <w:rsid w:val="00320CB5"/>
    <w:rsid w:val="003210E8"/>
    <w:rsid w:val="00321DDA"/>
    <w:rsid w:val="00321E31"/>
    <w:rsid w:val="003222E1"/>
    <w:rsid w:val="003229E8"/>
    <w:rsid w:val="00323EE9"/>
    <w:rsid w:val="00324542"/>
    <w:rsid w:val="00324C82"/>
    <w:rsid w:val="003253A6"/>
    <w:rsid w:val="00325580"/>
    <w:rsid w:val="00325E4F"/>
    <w:rsid w:val="00326C88"/>
    <w:rsid w:val="00326D43"/>
    <w:rsid w:val="00326D7D"/>
    <w:rsid w:val="00326E62"/>
    <w:rsid w:val="00326F84"/>
    <w:rsid w:val="003270B4"/>
    <w:rsid w:val="003271B6"/>
    <w:rsid w:val="003274E4"/>
    <w:rsid w:val="00327DD3"/>
    <w:rsid w:val="00327F16"/>
    <w:rsid w:val="00330880"/>
    <w:rsid w:val="0033131A"/>
    <w:rsid w:val="00332599"/>
    <w:rsid w:val="00332799"/>
    <w:rsid w:val="00332B0D"/>
    <w:rsid w:val="003337CB"/>
    <w:rsid w:val="00333D77"/>
    <w:rsid w:val="00334D37"/>
    <w:rsid w:val="00334D9A"/>
    <w:rsid w:val="00334E8D"/>
    <w:rsid w:val="00335911"/>
    <w:rsid w:val="00335929"/>
    <w:rsid w:val="0033592E"/>
    <w:rsid w:val="00336BC4"/>
    <w:rsid w:val="00336D16"/>
    <w:rsid w:val="00337E50"/>
    <w:rsid w:val="00340ADC"/>
    <w:rsid w:val="00340BE2"/>
    <w:rsid w:val="00341D15"/>
    <w:rsid w:val="00341DD2"/>
    <w:rsid w:val="00341F9C"/>
    <w:rsid w:val="0034256F"/>
    <w:rsid w:val="00342AFC"/>
    <w:rsid w:val="00343463"/>
    <w:rsid w:val="00343943"/>
    <w:rsid w:val="00343CAD"/>
    <w:rsid w:val="003441FF"/>
    <w:rsid w:val="00344224"/>
    <w:rsid w:val="0034435F"/>
    <w:rsid w:val="00344B88"/>
    <w:rsid w:val="00344FA5"/>
    <w:rsid w:val="00345128"/>
    <w:rsid w:val="00345CBD"/>
    <w:rsid w:val="003465F1"/>
    <w:rsid w:val="00346F8B"/>
    <w:rsid w:val="0034787A"/>
    <w:rsid w:val="00347AD3"/>
    <w:rsid w:val="0035128C"/>
    <w:rsid w:val="00352026"/>
    <w:rsid w:val="00353A2B"/>
    <w:rsid w:val="00354FC7"/>
    <w:rsid w:val="0035510D"/>
    <w:rsid w:val="00355322"/>
    <w:rsid w:val="00355B28"/>
    <w:rsid w:val="003561A7"/>
    <w:rsid w:val="003576AA"/>
    <w:rsid w:val="00357742"/>
    <w:rsid w:val="0035794A"/>
    <w:rsid w:val="00357E46"/>
    <w:rsid w:val="00360085"/>
    <w:rsid w:val="003601FC"/>
    <w:rsid w:val="0036020A"/>
    <w:rsid w:val="003619F0"/>
    <w:rsid w:val="00362313"/>
    <w:rsid w:val="00362B3F"/>
    <w:rsid w:val="00362DA9"/>
    <w:rsid w:val="003643B0"/>
    <w:rsid w:val="003648E3"/>
    <w:rsid w:val="00365881"/>
    <w:rsid w:val="00365909"/>
    <w:rsid w:val="00366444"/>
    <w:rsid w:val="00366FDC"/>
    <w:rsid w:val="00367198"/>
    <w:rsid w:val="0037047D"/>
    <w:rsid w:val="0037072E"/>
    <w:rsid w:val="00370A2B"/>
    <w:rsid w:val="0037206E"/>
    <w:rsid w:val="00372492"/>
    <w:rsid w:val="00373AB7"/>
    <w:rsid w:val="00373D89"/>
    <w:rsid w:val="00374E16"/>
    <w:rsid w:val="00375A36"/>
    <w:rsid w:val="00375CDF"/>
    <w:rsid w:val="00376285"/>
    <w:rsid w:val="003765F8"/>
    <w:rsid w:val="00376E5F"/>
    <w:rsid w:val="003775B3"/>
    <w:rsid w:val="003804E8"/>
    <w:rsid w:val="003809C5"/>
    <w:rsid w:val="00381C68"/>
    <w:rsid w:val="003830A8"/>
    <w:rsid w:val="00385C9F"/>
    <w:rsid w:val="003861A8"/>
    <w:rsid w:val="00386252"/>
    <w:rsid w:val="00386465"/>
    <w:rsid w:val="00386FE3"/>
    <w:rsid w:val="00387373"/>
    <w:rsid w:val="00387C47"/>
    <w:rsid w:val="00387CF7"/>
    <w:rsid w:val="00390057"/>
    <w:rsid w:val="003901A5"/>
    <w:rsid w:val="003910B2"/>
    <w:rsid w:val="003912DF"/>
    <w:rsid w:val="0039195E"/>
    <w:rsid w:val="0039243A"/>
    <w:rsid w:val="00392759"/>
    <w:rsid w:val="00393602"/>
    <w:rsid w:val="00393887"/>
    <w:rsid w:val="00394724"/>
    <w:rsid w:val="003958E0"/>
    <w:rsid w:val="00396106"/>
    <w:rsid w:val="00397340"/>
    <w:rsid w:val="003976DC"/>
    <w:rsid w:val="00397F17"/>
    <w:rsid w:val="003A095B"/>
    <w:rsid w:val="003A245F"/>
    <w:rsid w:val="003A29A1"/>
    <w:rsid w:val="003A3257"/>
    <w:rsid w:val="003A3C89"/>
    <w:rsid w:val="003A3CE4"/>
    <w:rsid w:val="003A3DD5"/>
    <w:rsid w:val="003A4352"/>
    <w:rsid w:val="003A5560"/>
    <w:rsid w:val="003A59B5"/>
    <w:rsid w:val="003A61BC"/>
    <w:rsid w:val="003A73C9"/>
    <w:rsid w:val="003A7A38"/>
    <w:rsid w:val="003A7C88"/>
    <w:rsid w:val="003B0616"/>
    <w:rsid w:val="003B0C9A"/>
    <w:rsid w:val="003B1A7C"/>
    <w:rsid w:val="003B24B4"/>
    <w:rsid w:val="003B2C66"/>
    <w:rsid w:val="003B2D23"/>
    <w:rsid w:val="003B2FD2"/>
    <w:rsid w:val="003B3041"/>
    <w:rsid w:val="003B30D4"/>
    <w:rsid w:val="003B348A"/>
    <w:rsid w:val="003B3C2B"/>
    <w:rsid w:val="003B4104"/>
    <w:rsid w:val="003B448C"/>
    <w:rsid w:val="003B4748"/>
    <w:rsid w:val="003B4B26"/>
    <w:rsid w:val="003B4F40"/>
    <w:rsid w:val="003B5080"/>
    <w:rsid w:val="003B59FC"/>
    <w:rsid w:val="003B5E41"/>
    <w:rsid w:val="003B687F"/>
    <w:rsid w:val="003B6A5E"/>
    <w:rsid w:val="003B6BFD"/>
    <w:rsid w:val="003B6F41"/>
    <w:rsid w:val="003B75CF"/>
    <w:rsid w:val="003C0113"/>
    <w:rsid w:val="003C0BD5"/>
    <w:rsid w:val="003C1324"/>
    <w:rsid w:val="003C1826"/>
    <w:rsid w:val="003C1A3D"/>
    <w:rsid w:val="003C1B14"/>
    <w:rsid w:val="003C25A7"/>
    <w:rsid w:val="003C2DD4"/>
    <w:rsid w:val="003C30B0"/>
    <w:rsid w:val="003C4B51"/>
    <w:rsid w:val="003C4B5B"/>
    <w:rsid w:val="003C5CFC"/>
    <w:rsid w:val="003C5F88"/>
    <w:rsid w:val="003C6747"/>
    <w:rsid w:val="003C6AE8"/>
    <w:rsid w:val="003C6EC0"/>
    <w:rsid w:val="003C6F5D"/>
    <w:rsid w:val="003C713D"/>
    <w:rsid w:val="003C7682"/>
    <w:rsid w:val="003C78F8"/>
    <w:rsid w:val="003C7CE5"/>
    <w:rsid w:val="003D028C"/>
    <w:rsid w:val="003D163E"/>
    <w:rsid w:val="003D1B72"/>
    <w:rsid w:val="003D2C03"/>
    <w:rsid w:val="003D33DD"/>
    <w:rsid w:val="003D402E"/>
    <w:rsid w:val="003D4115"/>
    <w:rsid w:val="003D4121"/>
    <w:rsid w:val="003D43BA"/>
    <w:rsid w:val="003D5085"/>
    <w:rsid w:val="003D5653"/>
    <w:rsid w:val="003D5AF8"/>
    <w:rsid w:val="003D62AA"/>
    <w:rsid w:val="003D6A0F"/>
    <w:rsid w:val="003D7510"/>
    <w:rsid w:val="003D7C50"/>
    <w:rsid w:val="003D7EA8"/>
    <w:rsid w:val="003E06C1"/>
    <w:rsid w:val="003E0801"/>
    <w:rsid w:val="003E0930"/>
    <w:rsid w:val="003E309F"/>
    <w:rsid w:val="003E3599"/>
    <w:rsid w:val="003E3638"/>
    <w:rsid w:val="003E369E"/>
    <w:rsid w:val="003E380D"/>
    <w:rsid w:val="003E3A9E"/>
    <w:rsid w:val="003E3FE0"/>
    <w:rsid w:val="003E43D5"/>
    <w:rsid w:val="003E444E"/>
    <w:rsid w:val="003E5096"/>
    <w:rsid w:val="003E5635"/>
    <w:rsid w:val="003E59E0"/>
    <w:rsid w:val="003E66BC"/>
    <w:rsid w:val="003E6744"/>
    <w:rsid w:val="003E6AB3"/>
    <w:rsid w:val="003E7665"/>
    <w:rsid w:val="003F01DD"/>
    <w:rsid w:val="003F0CE5"/>
    <w:rsid w:val="003F1738"/>
    <w:rsid w:val="003F225F"/>
    <w:rsid w:val="003F22FA"/>
    <w:rsid w:val="003F2DA4"/>
    <w:rsid w:val="003F2F26"/>
    <w:rsid w:val="003F34B6"/>
    <w:rsid w:val="003F3DD5"/>
    <w:rsid w:val="003F4117"/>
    <w:rsid w:val="003F4536"/>
    <w:rsid w:val="003F4603"/>
    <w:rsid w:val="003F46C4"/>
    <w:rsid w:val="003F4F32"/>
    <w:rsid w:val="003F585E"/>
    <w:rsid w:val="003F5DAE"/>
    <w:rsid w:val="003F5EC7"/>
    <w:rsid w:val="003F62E1"/>
    <w:rsid w:val="003F63AB"/>
    <w:rsid w:val="003F7164"/>
    <w:rsid w:val="003F7664"/>
    <w:rsid w:val="003F7A7D"/>
    <w:rsid w:val="0040024F"/>
    <w:rsid w:val="0040161C"/>
    <w:rsid w:val="0040208E"/>
    <w:rsid w:val="004025D0"/>
    <w:rsid w:val="0040325F"/>
    <w:rsid w:val="00403CB7"/>
    <w:rsid w:val="004045AE"/>
    <w:rsid w:val="00405E40"/>
    <w:rsid w:val="00406597"/>
    <w:rsid w:val="00407DEC"/>
    <w:rsid w:val="004101B5"/>
    <w:rsid w:val="004109FD"/>
    <w:rsid w:val="0041120B"/>
    <w:rsid w:val="00412DB0"/>
    <w:rsid w:val="004137F7"/>
    <w:rsid w:val="004143DA"/>
    <w:rsid w:val="004144C2"/>
    <w:rsid w:val="00414D80"/>
    <w:rsid w:val="00414E23"/>
    <w:rsid w:val="00415AF7"/>
    <w:rsid w:val="00415B43"/>
    <w:rsid w:val="0041617E"/>
    <w:rsid w:val="0041630B"/>
    <w:rsid w:val="00416F18"/>
    <w:rsid w:val="004170C2"/>
    <w:rsid w:val="00417D56"/>
    <w:rsid w:val="004206D1"/>
    <w:rsid w:val="004208A8"/>
    <w:rsid w:val="00421E05"/>
    <w:rsid w:val="004225BF"/>
    <w:rsid w:val="00422653"/>
    <w:rsid w:val="00422D3B"/>
    <w:rsid w:val="00423D77"/>
    <w:rsid w:val="00423F6C"/>
    <w:rsid w:val="00423FD3"/>
    <w:rsid w:val="00424D8A"/>
    <w:rsid w:val="004254D0"/>
    <w:rsid w:val="00425DC2"/>
    <w:rsid w:val="00426258"/>
    <w:rsid w:val="004267DD"/>
    <w:rsid w:val="00426952"/>
    <w:rsid w:val="00426D6E"/>
    <w:rsid w:val="0043121B"/>
    <w:rsid w:val="00431E50"/>
    <w:rsid w:val="00432236"/>
    <w:rsid w:val="0043341B"/>
    <w:rsid w:val="00433C67"/>
    <w:rsid w:val="00434484"/>
    <w:rsid w:val="004346C6"/>
    <w:rsid w:val="004353D2"/>
    <w:rsid w:val="00435915"/>
    <w:rsid w:val="00436CE1"/>
    <w:rsid w:val="004377A9"/>
    <w:rsid w:val="00437B8D"/>
    <w:rsid w:val="00437F2E"/>
    <w:rsid w:val="00440731"/>
    <w:rsid w:val="00440C9B"/>
    <w:rsid w:val="0044238C"/>
    <w:rsid w:val="0044298F"/>
    <w:rsid w:val="00443647"/>
    <w:rsid w:val="00443CEA"/>
    <w:rsid w:val="004453B1"/>
    <w:rsid w:val="004456B6"/>
    <w:rsid w:val="00445B92"/>
    <w:rsid w:val="00445CB8"/>
    <w:rsid w:val="00446474"/>
    <w:rsid w:val="00447F26"/>
    <w:rsid w:val="00447F7B"/>
    <w:rsid w:val="004509C2"/>
    <w:rsid w:val="00450EEC"/>
    <w:rsid w:val="00451288"/>
    <w:rsid w:val="004512D8"/>
    <w:rsid w:val="00451949"/>
    <w:rsid w:val="0045194A"/>
    <w:rsid w:val="0045290E"/>
    <w:rsid w:val="00452FCE"/>
    <w:rsid w:val="00453235"/>
    <w:rsid w:val="00453542"/>
    <w:rsid w:val="0045377C"/>
    <w:rsid w:val="00453E0B"/>
    <w:rsid w:val="00454795"/>
    <w:rsid w:val="0045610F"/>
    <w:rsid w:val="004569EC"/>
    <w:rsid w:val="00456ADD"/>
    <w:rsid w:val="00456B2C"/>
    <w:rsid w:val="004578D1"/>
    <w:rsid w:val="00457BAD"/>
    <w:rsid w:val="00460064"/>
    <w:rsid w:val="00460414"/>
    <w:rsid w:val="004608F7"/>
    <w:rsid w:val="00460D78"/>
    <w:rsid w:val="0046107E"/>
    <w:rsid w:val="00461592"/>
    <w:rsid w:val="00461829"/>
    <w:rsid w:val="004623DE"/>
    <w:rsid w:val="00462459"/>
    <w:rsid w:val="00462585"/>
    <w:rsid w:val="00462792"/>
    <w:rsid w:val="004628B1"/>
    <w:rsid w:val="004629BC"/>
    <w:rsid w:val="0046332E"/>
    <w:rsid w:val="004635D0"/>
    <w:rsid w:val="0046361C"/>
    <w:rsid w:val="00463C22"/>
    <w:rsid w:val="00464072"/>
    <w:rsid w:val="004648C3"/>
    <w:rsid w:val="00464B03"/>
    <w:rsid w:val="00464C83"/>
    <w:rsid w:val="00464E54"/>
    <w:rsid w:val="0046558F"/>
    <w:rsid w:val="00466494"/>
    <w:rsid w:val="00466743"/>
    <w:rsid w:val="00466D60"/>
    <w:rsid w:val="0046701E"/>
    <w:rsid w:val="0047037E"/>
    <w:rsid w:val="00470ACD"/>
    <w:rsid w:val="004725F6"/>
    <w:rsid w:val="00473151"/>
    <w:rsid w:val="00473311"/>
    <w:rsid w:val="004736CA"/>
    <w:rsid w:val="00474273"/>
    <w:rsid w:val="00476760"/>
    <w:rsid w:val="00476A63"/>
    <w:rsid w:val="00476C96"/>
    <w:rsid w:val="00476F76"/>
    <w:rsid w:val="00477254"/>
    <w:rsid w:val="00477A4E"/>
    <w:rsid w:val="00477F3A"/>
    <w:rsid w:val="004800F3"/>
    <w:rsid w:val="004805AF"/>
    <w:rsid w:val="00480B72"/>
    <w:rsid w:val="00482A6C"/>
    <w:rsid w:val="00482E71"/>
    <w:rsid w:val="00483CC2"/>
    <w:rsid w:val="0048416B"/>
    <w:rsid w:val="004847B6"/>
    <w:rsid w:val="004847F2"/>
    <w:rsid w:val="00484D4C"/>
    <w:rsid w:val="00484DA5"/>
    <w:rsid w:val="004852FF"/>
    <w:rsid w:val="004872F9"/>
    <w:rsid w:val="004877E3"/>
    <w:rsid w:val="004909F2"/>
    <w:rsid w:val="00492138"/>
    <w:rsid w:val="0049219B"/>
    <w:rsid w:val="0049264A"/>
    <w:rsid w:val="00492664"/>
    <w:rsid w:val="004928A8"/>
    <w:rsid w:val="0049315E"/>
    <w:rsid w:val="004933DB"/>
    <w:rsid w:val="004934F1"/>
    <w:rsid w:val="004935CB"/>
    <w:rsid w:val="004936FD"/>
    <w:rsid w:val="00493BE7"/>
    <w:rsid w:val="004942FE"/>
    <w:rsid w:val="00494B53"/>
    <w:rsid w:val="00495DD4"/>
    <w:rsid w:val="00497409"/>
    <w:rsid w:val="00497597"/>
    <w:rsid w:val="00497F75"/>
    <w:rsid w:val="004A01EA"/>
    <w:rsid w:val="004A09FF"/>
    <w:rsid w:val="004A0B98"/>
    <w:rsid w:val="004A1381"/>
    <w:rsid w:val="004A320D"/>
    <w:rsid w:val="004A390D"/>
    <w:rsid w:val="004A4102"/>
    <w:rsid w:val="004A4361"/>
    <w:rsid w:val="004A4A68"/>
    <w:rsid w:val="004A51D1"/>
    <w:rsid w:val="004A5973"/>
    <w:rsid w:val="004A5A1E"/>
    <w:rsid w:val="004A5B3B"/>
    <w:rsid w:val="004A632D"/>
    <w:rsid w:val="004A7B62"/>
    <w:rsid w:val="004B0513"/>
    <w:rsid w:val="004B0B88"/>
    <w:rsid w:val="004B14E6"/>
    <w:rsid w:val="004B2A08"/>
    <w:rsid w:val="004B3108"/>
    <w:rsid w:val="004B39D3"/>
    <w:rsid w:val="004B54C5"/>
    <w:rsid w:val="004B5D70"/>
    <w:rsid w:val="004B5EE8"/>
    <w:rsid w:val="004B64E1"/>
    <w:rsid w:val="004B6D51"/>
    <w:rsid w:val="004B6E46"/>
    <w:rsid w:val="004B749F"/>
    <w:rsid w:val="004B7B7A"/>
    <w:rsid w:val="004C029E"/>
    <w:rsid w:val="004C05E0"/>
    <w:rsid w:val="004C0A1F"/>
    <w:rsid w:val="004C17A2"/>
    <w:rsid w:val="004C1AA8"/>
    <w:rsid w:val="004C1CD5"/>
    <w:rsid w:val="004C3887"/>
    <w:rsid w:val="004C3FCC"/>
    <w:rsid w:val="004C4E57"/>
    <w:rsid w:val="004C4EB2"/>
    <w:rsid w:val="004C5AB3"/>
    <w:rsid w:val="004C5F8B"/>
    <w:rsid w:val="004C6E29"/>
    <w:rsid w:val="004C6ED0"/>
    <w:rsid w:val="004C6FA7"/>
    <w:rsid w:val="004C769E"/>
    <w:rsid w:val="004C772A"/>
    <w:rsid w:val="004C7C13"/>
    <w:rsid w:val="004C7CA6"/>
    <w:rsid w:val="004D03BC"/>
    <w:rsid w:val="004D054F"/>
    <w:rsid w:val="004D1491"/>
    <w:rsid w:val="004D14B8"/>
    <w:rsid w:val="004D1D14"/>
    <w:rsid w:val="004D20B2"/>
    <w:rsid w:val="004D229A"/>
    <w:rsid w:val="004D23C1"/>
    <w:rsid w:val="004D2850"/>
    <w:rsid w:val="004D3623"/>
    <w:rsid w:val="004D36FB"/>
    <w:rsid w:val="004D3EF3"/>
    <w:rsid w:val="004D44A7"/>
    <w:rsid w:val="004D4E69"/>
    <w:rsid w:val="004D56CD"/>
    <w:rsid w:val="004D58F5"/>
    <w:rsid w:val="004D5D04"/>
    <w:rsid w:val="004D651B"/>
    <w:rsid w:val="004D682A"/>
    <w:rsid w:val="004D7C17"/>
    <w:rsid w:val="004E01D7"/>
    <w:rsid w:val="004E10B1"/>
    <w:rsid w:val="004E26F2"/>
    <w:rsid w:val="004E3ABF"/>
    <w:rsid w:val="004E4054"/>
    <w:rsid w:val="004E4700"/>
    <w:rsid w:val="004E625A"/>
    <w:rsid w:val="004E6566"/>
    <w:rsid w:val="004E6760"/>
    <w:rsid w:val="004E67B0"/>
    <w:rsid w:val="004E704D"/>
    <w:rsid w:val="004E7066"/>
    <w:rsid w:val="004E7943"/>
    <w:rsid w:val="004F0679"/>
    <w:rsid w:val="004F06B6"/>
    <w:rsid w:val="004F1407"/>
    <w:rsid w:val="004F2362"/>
    <w:rsid w:val="004F27E8"/>
    <w:rsid w:val="004F297B"/>
    <w:rsid w:val="004F2C8C"/>
    <w:rsid w:val="004F3A9E"/>
    <w:rsid w:val="004F43E2"/>
    <w:rsid w:val="004F486C"/>
    <w:rsid w:val="004F4885"/>
    <w:rsid w:val="004F4C7D"/>
    <w:rsid w:val="004F5B6C"/>
    <w:rsid w:val="004F5D6C"/>
    <w:rsid w:val="004F6ED5"/>
    <w:rsid w:val="004F6ED6"/>
    <w:rsid w:val="00500071"/>
    <w:rsid w:val="005001E7"/>
    <w:rsid w:val="00500321"/>
    <w:rsid w:val="0050033D"/>
    <w:rsid w:val="00501379"/>
    <w:rsid w:val="00501DB8"/>
    <w:rsid w:val="00503EE5"/>
    <w:rsid w:val="00504139"/>
    <w:rsid w:val="005043FC"/>
    <w:rsid w:val="00504FE8"/>
    <w:rsid w:val="005051C5"/>
    <w:rsid w:val="005053D3"/>
    <w:rsid w:val="00505C2A"/>
    <w:rsid w:val="0050647E"/>
    <w:rsid w:val="0050776B"/>
    <w:rsid w:val="00507990"/>
    <w:rsid w:val="00510047"/>
    <w:rsid w:val="00510AA3"/>
    <w:rsid w:val="00511242"/>
    <w:rsid w:val="00511616"/>
    <w:rsid w:val="00512314"/>
    <w:rsid w:val="00512BB9"/>
    <w:rsid w:val="00512CE5"/>
    <w:rsid w:val="005135C1"/>
    <w:rsid w:val="00513650"/>
    <w:rsid w:val="00513798"/>
    <w:rsid w:val="005139F1"/>
    <w:rsid w:val="00513CFF"/>
    <w:rsid w:val="00513E33"/>
    <w:rsid w:val="00514667"/>
    <w:rsid w:val="00514ABE"/>
    <w:rsid w:val="00514E8E"/>
    <w:rsid w:val="00515A55"/>
    <w:rsid w:val="00515B83"/>
    <w:rsid w:val="00515D39"/>
    <w:rsid w:val="00516794"/>
    <w:rsid w:val="00516885"/>
    <w:rsid w:val="00517FE6"/>
    <w:rsid w:val="0052088D"/>
    <w:rsid w:val="005211D1"/>
    <w:rsid w:val="00521BBC"/>
    <w:rsid w:val="00521C39"/>
    <w:rsid w:val="00522174"/>
    <w:rsid w:val="00522539"/>
    <w:rsid w:val="00522A01"/>
    <w:rsid w:val="00522E69"/>
    <w:rsid w:val="0052381A"/>
    <w:rsid w:val="005250C1"/>
    <w:rsid w:val="00525F9F"/>
    <w:rsid w:val="00526F4F"/>
    <w:rsid w:val="005272DB"/>
    <w:rsid w:val="00527603"/>
    <w:rsid w:val="00530EFB"/>
    <w:rsid w:val="005330EB"/>
    <w:rsid w:val="00533EF7"/>
    <w:rsid w:val="00534F68"/>
    <w:rsid w:val="00534FC7"/>
    <w:rsid w:val="005351A4"/>
    <w:rsid w:val="00535281"/>
    <w:rsid w:val="00535BF1"/>
    <w:rsid w:val="00535FB5"/>
    <w:rsid w:val="00535FD8"/>
    <w:rsid w:val="005360E8"/>
    <w:rsid w:val="00536DE9"/>
    <w:rsid w:val="00540578"/>
    <w:rsid w:val="00541FDA"/>
    <w:rsid w:val="00542E3F"/>
    <w:rsid w:val="005449C7"/>
    <w:rsid w:val="0054510F"/>
    <w:rsid w:val="005465CA"/>
    <w:rsid w:val="005478F9"/>
    <w:rsid w:val="00547A9C"/>
    <w:rsid w:val="005510F2"/>
    <w:rsid w:val="00552BF9"/>
    <w:rsid w:val="005531A2"/>
    <w:rsid w:val="0055332A"/>
    <w:rsid w:val="00553657"/>
    <w:rsid w:val="00553E28"/>
    <w:rsid w:val="00554211"/>
    <w:rsid w:val="005547CD"/>
    <w:rsid w:val="00555653"/>
    <w:rsid w:val="005567CF"/>
    <w:rsid w:val="00557091"/>
    <w:rsid w:val="0055751B"/>
    <w:rsid w:val="00557709"/>
    <w:rsid w:val="0056011D"/>
    <w:rsid w:val="005602C0"/>
    <w:rsid w:val="005603D5"/>
    <w:rsid w:val="0056054C"/>
    <w:rsid w:val="00560B94"/>
    <w:rsid w:val="00560E82"/>
    <w:rsid w:val="005615B8"/>
    <w:rsid w:val="005616C0"/>
    <w:rsid w:val="005617D8"/>
    <w:rsid w:val="00561954"/>
    <w:rsid w:val="00561C31"/>
    <w:rsid w:val="0056244C"/>
    <w:rsid w:val="00562F89"/>
    <w:rsid w:val="0056365A"/>
    <w:rsid w:val="00563933"/>
    <w:rsid w:val="00563D0A"/>
    <w:rsid w:val="00565559"/>
    <w:rsid w:val="00565909"/>
    <w:rsid w:val="0056590D"/>
    <w:rsid w:val="00565C3C"/>
    <w:rsid w:val="00565F2E"/>
    <w:rsid w:val="005667F1"/>
    <w:rsid w:val="00566841"/>
    <w:rsid w:val="00566963"/>
    <w:rsid w:val="00566B7F"/>
    <w:rsid w:val="005712B1"/>
    <w:rsid w:val="005716F7"/>
    <w:rsid w:val="00572016"/>
    <w:rsid w:val="00572021"/>
    <w:rsid w:val="00572FF3"/>
    <w:rsid w:val="00573226"/>
    <w:rsid w:val="0057326A"/>
    <w:rsid w:val="00573924"/>
    <w:rsid w:val="00573E9D"/>
    <w:rsid w:val="00573F0C"/>
    <w:rsid w:val="005750FB"/>
    <w:rsid w:val="005751C0"/>
    <w:rsid w:val="005751FC"/>
    <w:rsid w:val="0057627A"/>
    <w:rsid w:val="00576DF1"/>
    <w:rsid w:val="00576F8D"/>
    <w:rsid w:val="0057795E"/>
    <w:rsid w:val="00577A5C"/>
    <w:rsid w:val="00577AC0"/>
    <w:rsid w:val="00577CE2"/>
    <w:rsid w:val="005802BA"/>
    <w:rsid w:val="00580A5F"/>
    <w:rsid w:val="00580B00"/>
    <w:rsid w:val="005821BF"/>
    <w:rsid w:val="005834E6"/>
    <w:rsid w:val="0058354F"/>
    <w:rsid w:val="005838FE"/>
    <w:rsid w:val="0058404E"/>
    <w:rsid w:val="00584240"/>
    <w:rsid w:val="005848AB"/>
    <w:rsid w:val="00584BE7"/>
    <w:rsid w:val="00586926"/>
    <w:rsid w:val="00586BAF"/>
    <w:rsid w:val="005876BD"/>
    <w:rsid w:val="00590DE9"/>
    <w:rsid w:val="00590F54"/>
    <w:rsid w:val="005920B3"/>
    <w:rsid w:val="0059223A"/>
    <w:rsid w:val="005924F5"/>
    <w:rsid w:val="00592ECC"/>
    <w:rsid w:val="00593213"/>
    <w:rsid w:val="00593324"/>
    <w:rsid w:val="005935EC"/>
    <w:rsid w:val="005943F5"/>
    <w:rsid w:val="0059441C"/>
    <w:rsid w:val="00596CA4"/>
    <w:rsid w:val="00597B52"/>
    <w:rsid w:val="005A025A"/>
    <w:rsid w:val="005A070F"/>
    <w:rsid w:val="005A086F"/>
    <w:rsid w:val="005A0FE3"/>
    <w:rsid w:val="005A11BA"/>
    <w:rsid w:val="005A19E6"/>
    <w:rsid w:val="005A323B"/>
    <w:rsid w:val="005A32E5"/>
    <w:rsid w:val="005A355D"/>
    <w:rsid w:val="005A3659"/>
    <w:rsid w:val="005A388E"/>
    <w:rsid w:val="005A50CB"/>
    <w:rsid w:val="005A5697"/>
    <w:rsid w:val="005A5A0B"/>
    <w:rsid w:val="005A625E"/>
    <w:rsid w:val="005A66B5"/>
    <w:rsid w:val="005A693D"/>
    <w:rsid w:val="005B0BC7"/>
    <w:rsid w:val="005B1CB8"/>
    <w:rsid w:val="005B2C0F"/>
    <w:rsid w:val="005B3C7F"/>
    <w:rsid w:val="005B567C"/>
    <w:rsid w:val="005B5D0E"/>
    <w:rsid w:val="005B6BE5"/>
    <w:rsid w:val="005C0059"/>
    <w:rsid w:val="005C1595"/>
    <w:rsid w:val="005C1BE8"/>
    <w:rsid w:val="005C314D"/>
    <w:rsid w:val="005C4159"/>
    <w:rsid w:val="005C4652"/>
    <w:rsid w:val="005C5B68"/>
    <w:rsid w:val="005C657D"/>
    <w:rsid w:val="005C67AA"/>
    <w:rsid w:val="005C68A6"/>
    <w:rsid w:val="005C6B3B"/>
    <w:rsid w:val="005C7B46"/>
    <w:rsid w:val="005C7D67"/>
    <w:rsid w:val="005C7EC7"/>
    <w:rsid w:val="005D036F"/>
    <w:rsid w:val="005D130A"/>
    <w:rsid w:val="005D1356"/>
    <w:rsid w:val="005D1D85"/>
    <w:rsid w:val="005D2278"/>
    <w:rsid w:val="005D22DF"/>
    <w:rsid w:val="005D33E7"/>
    <w:rsid w:val="005D35D2"/>
    <w:rsid w:val="005D4917"/>
    <w:rsid w:val="005D5968"/>
    <w:rsid w:val="005D67FE"/>
    <w:rsid w:val="005D6DC4"/>
    <w:rsid w:val="005D73FC"/>
    <w:rsid w:val="005E08C6"/>
    <w:rsid w:val="005E0BD9"/>
    <w:rsid w:val="005E286D"/>
    <w:rsid w:val="005E3FC7"/>
    <w:rsid w:val="005E4447"/>
    <w:rsid w:val="005E5385"/>
    <w:rsid w:val="005E5711"/>
    <w:rsid w:val="005E6201"/>
    <w:rsid w:val="005E63DE"/>
    <w:rsid w:val="005E65AD"/>
    <w:rsid w:val="005E66B2"/>
    <w:rsid w:val="005E6767"/>
    <w:rsid w:val="005E78AD"/>
    <w:rsid w:val="005F0105"/>
    <w:rsid w:val="005F100B"/>
    <w:rsid w:val="005F10DC"/>
    <w:rsid w:val="005F167D"/>
    <w:rsid w:val="005F16E8"/>
    <w:rsid w:val="005F1A58"/>
    <w:rsid w:val="005F1CD9"/>
    <w:rsid w:val="005F1D74"/>
    <w:rsid w:val="005F2C68"/>
    <w:rsid w:val="005F32EA"/>
    <w:rsid w:val="005F33C9"/>
    <w:rsid w:val="005F3581"/>
    <w:rsid w:val="005F507F"/>
    <w:rsid w:val="005F6273"/>
    <w:rsid w:val="005F6281"/>
    <w:rsid w:val="005F63BC"/>
    <w:rsid w:val="005F7040"/>
    <w:rsid w:val="005F7962"/>
    <w:rsid w:val="00600BE9"/>
    <w:rsid w:val="00601F0F"/>
    <w:rsid w:val="00602199"/>
    <w:rsid w:val="006021DE"/>
    <w:rsid w:val="00603714"/>
    <w:rsid w:val="00603D1D"/>
    <w:rsid w:val="00604467"/>
    <w:rsid w:val="00604D1A"/>
    <w:rsid w:val="00604E54"/>
    <w:rsid w:val="00605AB9"/>
    <w:rsid w:val="00605B1A"/>
    <w:rsid w:val="00607CD1"/>
    <w:rsid w:val="00610BFB"/>
    <w:rsid w:val="00611F4F"/>
    <w:rsid w:val="0061272B"/>
    <w:rsid w:val="00612B03"/>
    <w:rsid w:val="00613D5B"/>
    <w:rsid w:val="00613D93"/>
    <w:rsid w:val="006149ED"/>
    <w:rsid w:val="00615818"/>
    <w:rsid w:val="00615A6E"/>
    <w:rsid w:val="00616065"/>
    <w:rsid w:val="00616609"/>
    <w:rsid w:val="00617705"/>
    <w:rsid w:val="00617A8B"/>
    <w:rsid w:val="00617EFE"/>
    <w:rsid w:val="00620B47"/>
    <w:rsid w:val="0062124F"/>
    <w:rsid w:val="00621BA8"/>
    <w:rsid w:val="00621D29"/>
    <w:rsid w:val="00621E71"/>
    <w:rsid w:val="00621E84"/>
    <w:rsid w:val="00621F00"/>
    <w:rsid w:val="006223EF"/>
    <w:rsid w:val="00622E1E"/>
    <w:rsid w:val="006230F0"/>
    <w:rsid w:val="006233EE"/>
    <w:rsid w:val="00623BAD"/>
    <w:rsid w:val="006246C2"/>
    <w:rsid w:val="0062472F"/>
    <w:rsid w:val="006249DD"/>
    <w:rsid w:val="00624F6F"/>
    <w:rsid w:val="006251C9"/>
    <w:rsid w:val="00626AEB"/>
    <w:rsid w:val="00627A70"/>
    <w:rsid w:val="00627DB7"/>
    <w:rsid w:val="00630267"/>
    <w:rsid w:val="006309EC"/>
    <w:rsid w:val="00630D0D"/>
    <w:rsid w:val="0063112C"/>
    <w:rsid w:val="00631919"/>
    <w:rsid w:val="00631953"/>
    <w:rsid w:val="00631E38"/>
    <w:rsid w:val="006323E4"/>
    <w:rsid w:val="006331D1"/>
    <w:rsid w:val="006331FC"/>
    <w:rsid w:val="0063373F"/>
    <w:rsid w:val="00633762"/>
    <w:rsid w:val="00633DFA"/>
    <w:rsid w:val="00634270"/>
    <w:rsid w:val="00634980"/>
    <w:rsid w:val="00635164"/>
    <w:rsid w:val="00636864"/>
    <w:rsid w:val="00636B93"/>
    <w:rsid w:val="00636C15"/>
    <w:rsid w:val="00637A09"/>
    <w:rsid w:val="00637D73"/>
    <w:rsid w:val="00640343"/>
    <w:rsid w:val="00640FBD"/>
    <w:rsid w:val="006422F2"/>
    <w:rsid w:val="006426E8"/>
    <w:rsid w:val="00642C34"/>
    <w:rsid w:val="006431E2"/>
    <w:rsid w:val="00644F5E"/>
    <w:rsid w:val="00645298"/>
    <w:rsid w:val="006467CC"/>
    <w:rsid w:val="00646B7B"/>
    <w:rsid w:val="0064758B"/>
    <w:rsid w:val="00647D88"/>
    <w:rsid w:val="00647E9D"/>
    <w:rsid w:val="00650462"/>
    <w:rsid w:val="00650D16"/>
    <w:rsid w:val="00651ACD"/>
    <w:rsid w:val="006524AC"/>
    <w:rsid w:val="0065437C"/>
    <w:rsid w:val="00654672"/>
    <w:rsid w:val="00654976"/>
    <w:rsid w:val="00654C51"/>
    <w:rsid w:val="0065530B"/>
    <w:rsid w:val="006560A4"/>
    <w:rsid w:val="00656A47"/>
    <w:rsid w:val="00656FB6"/>
    <w:rsid w:val="00660734"/>
    <w:rsid w:val="00660D50"/>
    <w:rsid w:val="0066184A"/>
    <w:rsid w:val="00661D70"/>
    <w:rsid w:val="00662450"/>
    <w:rsid w:val="00662896"/>
    <w:rsid w:val="00662B3F"/>
    <w:rsid w:val="00662EB2"/>
    <w:rsid w:val="00663102"/>
    <w:rsid w:val="00663560"/>
    <w:rsid w:val="00664FED"/>
    <w:rsid w:val="006670AC"/>
    <w:rsid w:val="00667606"/>
    <w:rsid w:val="00667C07"/>
    <w:rsid w:val="006706AE"/>
    <w:rsid w:val="00670728"/>
    <w:rsid w:val="00670969"/>
    <w:rsid w:val="00671329"/>
    <w:rsid w:val="006719E0"/>
    <w:rsid w:val="00671ADB"/>
    <w:rsid w:val="00672A5C"/>
    <w:rsid w:val="00672C5D"/>
    <w:rsid w:val="00672D9A"/>
    <w:rsid w:val="0067377C"/>
    <w:rsid w:val="0067397D"/>
    <w:rsid w:val="006741CE"/>
    <w:rsid w:val="00675836"/>
    <w:rsid w:val="00675C0F"/>
    <w:rsid w:val="00675C38"/>
    <w:rsid w:val="00675F03"/>
    <w:rsid w:val="00677638"/>
    <w:rsid w:val="00680AAD"/>
    <w:rsid w:val="00680CF4"/>
    <w:rsid w:val="00680FF8"/>
    <w:rsid w:val="006813D1"/>
    <w:rsid w:val="006818F3"/>
    <w:rsid w:val="006819A3"/>
    <w:rsid w:val="00681D6D"/>
    <w:rsid w:val="00682D97"/>
    <w:rsid w:val="00683086"/>
    <w:rsid w:val="00683405"/>
    <w:rsid w:val="00684413"/>
    <w:rsid w:val="00684DB1"/>
    <w:rsid w:val="00685947"/>
    <w:rsid w:val="00685B57"/>
    <w:rsid w:val="00685EC4"/>
    <w:rsid w:val="0069014B"/>
    <w:rsid w:val="006904EF"/>
    <w:rsid w:val="00690D2F"/>
    <w:rsid w:val="00690DAC"/>
    <w:rsid w:val="00691402"/>
    <w:rsid w:val="006934C8"/>
    <w:rsid w:val="0069392A"/>
    <w:rsid w:val="0069406F"/>
    <w:rsid w:val="0069427D"/>
    <w:rsid w:val="0069492A"/>
    <w:rsid w:val="006952E7"/>
    <w:rsid w:val="006959A5"/>
    <w:rsid w:val="00696184"/>
    <w:rsid w:val="006973D7"/>
    <w:rsid w:val="00697DBE"/>
    <w:rsid w:val="006A014F"/>
    <w:rsid w:val="006A10FB"/>
    <w:rsid w:val="006A13F7"/>
    <w:rsid w:val="006A16BE"/>
    <w:rsid w:val="006A17A6"/>
    <w:rsid w:val="006A1B8E"/>
    <w:rsid w:val="006A2B62"/>
    <w:rsid w:val="006A36C2"/>
    <w:rsid w:val="006A36DB"/>
    <w:rsid w:val="006A48A1"/>
    <w:rsid w:val="006A4D0A"/>
    <w:rsid w:val="006A51A0"/>
    <w:rsid w:val="006A5892"/>
    <w:rsid w:val="006A67D4"/>
    <w:rsid w:val="006A77E0"/>
    <w:rsid w:val="006B0DEF"/>
    <w:rsid w:val="006B16C6"/>
    <w:rsid w:val="006B1A32"/>
    <w:rsid w:val="006B1E14"/>
    <w:rsid w:val="006B2289"/>
    <w:rsid w:val="006B4850"/>
    <w:rsid w:val="006B58E8"/>
    <w:rsid w:val="006B5F61"/>
    <w:rsid w:val="006B5F8A"/>
    <w:rsid w:val="006B619A"/>
    <w:rsid w:val="006B61E3"/>
    <w:rsid w:val="006B6233"/>
    <w:rsid w:val="006B7BA0"/>
    <w:rsid w:val="006C0A80"/>
    <w:rsid w:val="006C0AAF"/>
    <w:rsid w:val="006C2063"/>
    <w:rsid w:val="006C23E6"/>
    <w:rsid w:val="006C38C5"/>
    <w:rsid w:val="006C3B4C"/>
    <w:rsid w:val="006C4199"/>
    <w:rsid w:val="006C433F"/>
    <w:rsid w:val="006C54CB"/>
    <w:rsid w:val="006C593B"/>
    <w:rsid w:val="006C5DD9"/>
    <w:rsid w:val="006C6604"/>
    <w:rsid w:val="006C7F76"/>
    <w:rsid w:val="006D00A1"/>
    <w:rsid w:val="006D087E"/>
    <w:rsid w:val="006D0963"/>
    <w:rsid w:val="006D0E9D"/>
    <w:rsid w:val="006D1068"/>
    <w:rsid w:val="006D1A58"/>
    <w:rsid w:val="006D2C05"/>
    <w:rsid w:val="006D3329"/>
    <w:rsid w:val="006D3C45"/>
    <w:rsid w:val="006D4A78"/>
    <w:rsid w:val="006D5779"/>
    <w:rsid w:val="006D585A"/>
    <w:rsid w:val="006D71B1"/>
    <w:rsid w:val="006D746D"/>
    <w:rsid w:val="006E0108"/>
    <w:rsid w:val="006E09E7"/>
    <w:rsid w:val="006E17B0"/>
    <w:rsid w:val="006E1F62"/>
    <w:rsid w:val="006E220D"/>
    <w:rsid w:val="006E28CD"/>
    <w:rsid w:val="006E2D12"/>
    <w:rsid w:val="006E3AA3"/>
    <w:rsid w:val="006E4ABB"/>
    <w:rsid w:val="006E4B64"/>
    <w:rsid w:val="006E525B"/>
    <w:rsid w:val="006E5627"/>
    <w:rsid w:val="006E58A8"/>
    <w:rsid w:val="006E70AA"/>
    <w:rsid w:val="006E71BA"/>
    <w:rsid w:val="006E731D"/>
    <w:rsid w:val="006E7420"/>
    <w:rsid w:val="006E7480"/>
    <w:rsid w:val="006E790C"/>
    <w:rsid w:val="006E7AB1"/>
    <w:rsid w:val="006F0183"/>
    <w:rsid w:val="006F0675"/>
    <w:rsid w:val="006F06A3"/>
    <w:rsid w:val="006F08D1"/>
    <w:rsid w:val="006F0D16"/>
    <w:rsid w:val="006F36A0"/>
    <w:rsid w:val="006F3E42"/>
    <w:rsid w:val="006F4E3E"/>
    <w:rsid w:val="006F4E6E"/>
    <w:rsid w:val="006F501B"/>
    <w:rsid w:val="006F5089"/>
    <w:rsid w:val="006F5256"/>
    <w:rsid w:val="006F581F"/>
    <w:rsid w:val="006F5DD0"/>
    <w:rsid w:val="006F634E"/>
    <w:rsid w:val="006F71E8"/>
    <w:rsid w:val="006F7784"/>
    <w:rsid w:val="006F7994"/>
    <w:rsid w:val="00700276"/>
    <w:rsid w:val="00700D0D"/>
    <w:rsid w:val="007011F9"/>
    <w:rsid w:val="00701D1C"/>
    <w:rsid w:val="00702099"/>
    <w:rsid w:val="00702296"/>
    <w:rsid w:val="007025AA"/>
    <w:rsid w:val="007034F7"/>
    <w:rsid w:val="00703852"/>
    <w:rsid w:val="00704413"/>
    <w:rsid w:val="0070480F"/>
    <w:rsid w:val="00704937"/>
    <w:rsid w:val="00706BEB"/>
    <w:rsid w:val="00707825"/>
    <w:rsid w:val="00707F34"/>
    <w:rsid w:val="007104EB"/>
    <w:rsid w:val="00710C53"/>
    <w:rsid w:val="00710F85"/>
    <w:rsid w:val="00711776"/>
    <w:rsid w:val="00711AE4"/>
    <w:rsid w:val="0071372E"/>
    <w:rsid w:val="00713E49"/>
    <w:rsid w:val="00713E6C"/>
    <w:rsid w:val="00714648"/>
    <w:rsid w:val="007148B4"/>
    <w:rsid w:val="00715118"/>
    <w:rsid w:val="00715EC8"/>
    <w:rsid w:val="00716377"/>
    <w:rsid w:val="007164CB"/>
    <w:rsid w:val="00716DAE"/>
    <w:rsid w:val="007200A6"/>
    <w:rsid w:val="00721ED0"/>
    <w:rsid w:val="00722195"/>
    <w:rsid w:val="0072300E"/>
    <w:rsid w:val="007234D8"/>
    <w:rsid w:val="00724556"/>
    <w:rsid w:val="00724769"/>
    <w:rsid w:val="0072480D"/>
    <w:rsid w:val="00724B15"/>
    <w:rsid w:val="007256A1"/>
    <w:rsid w:val="0072629C"/>
    <w:rsid w:val="00726B7F"/>
    <w:rsid w:val="0072761D"/>
    <w:rsid w:val="00727D76"/>
    <w:rsid w:val="00727DCF"/>
    <w:rsid w:val="00730387"/>
    <w:rsid w:val="007312F0"/>
    <w:rsid w:val="00731E5B"/>
    <w:rsid w:val="0073208E"/>
    <w:rsid w:val="00733C2D"/>
    <w:rsid w:val="00734957"/>
    <w:rsid w:val="00734A70"/>
    <w:rsid w:val="00735028"/>
    <w:rsid w:val="0073515A"/>
    <w:rsid w:val="00735464"/>
    <w:rsid w:val="007356C4"/>
    <w:rsid w:val="0073586D"/>
    <w:rsid w:val="007359A8"/>
    <w:rsid w:val="00736F44"/>
    <w:rsid w:val="00736F8F"/>
    <w:rsid w:val="007374E3"/>
    <w:rsid w:val="00740C83"/>
    <w:rsid w:val="00740D15"/>
    <w:rsid w:val="00741848"/>
    <w:rsid w:val="007427E7"/>
    <w:rsid w:val="00742B7B"/>
    <w:rsid w:val="00742E18"/>
    <w:rsid w:val="00743C9C"/>
    <w:rsid w:val="007451DB"/>
    <w:rsid w:val="00745FCA"/>
    <w:rsid w:val="00745FF3"/>
    <w:rsid w:val="007465F1"/>
    <w:rsid w:val="007467E1"/>
    <w:rsid w:val="00747A5B"/>
    <w:rsid w:val="00747EA7"/>
    <w:rsid w:val="0075023A"/>
    <w:rsid w:val="007502FE"/>
    <w:rsid w:val="0075091A"/>
    <w:rsid w:val="00750EB6"/>
    <w:rsid w:val="007511FF"/>
    <w:rsid w:val="007512D6"/>
    <w:rsid w:val="007515FC"/>
    <w:rsid w:val="0075162F"/>
    <w:rsid w:val="007516F0"/>
    <w:rsid w:val="00752ECE"/>
    <w:rsid w:val="00754F05"/>
    <w:rsid w:val="00755145"/>
    <w:rsid w:val="007557DA"/>
    <w:rsid w:val="0075707F"/>
    <w:rsid w:val="00757967"/>
    <w:rsid w:val="00757BC4"/>
    <w:rsid w:val="0076006D"/>
    <w:rsid w:val="00760131"/>
    <w:rsid w:val="00761049"/>
    <w:rsid w:val="00761078"/>
    <w:rsid w:val="00761BD8"/>
    <w:rsid w:val="0076232E"/>
    <w:rsid w:val="007630A9"/>
    <w:rsid w:val="007648B7"/>
    <w:rsid w:val="007648CE"/>
    <w:rsid w:val="007649DE"/>
    <w:rsid w:val="007655D8"/>
    <w:rsid w:val="00765E58"/>
    <w:rsid w:val="00766283"/>
    <w:rsid w:val="007662BC"/>
    <w:rsid w:val="007662F9"/>
    <w:rsid w:val="00766D53"/>
    <w:rsid w:val="00767697"/>
    <w:rsid w:val="0077062A"/>
    <w:rsid w:val="00770701"/>
    <w:rsid w:val="00770A4C"/>
    <w:rsid w:val="00770AC8"/>
    <w:rsid w:val="00770B6C"/>
    <w:rsid w:val="00771175"/>
    <w:rsid w:val="00771184"/>
    <w:rsid w:val="007714E6"/>
    <w:rsid w:val="007714E9"/>
    <w:rsid w:val="00772069"/>
    <w:rsid w:val="00772810"/>
    <w:rsid w:val="00772A8C"/>
    <w:rsid w:val="007732D9"/>
    <w:rsid w:val="00773342"/>
    <w:rsid w:val="00773887"/>
    <w:rsid w:val="0077394D"/>
    <w:rsid w:val="00773985"/>
    <w:rsid w:val="00773B8F"/>
    <w:rsid w:val="00773C20"/>
    <w:rsid w:val="00773CFE"/>
    <w:rsid w:val="00774C6D"/>
    <w:rsid w:val="00775045"/>
    <w:rsid w:val="00775259"/>
    <w:rsid w:val="0077544D"/>
    <w:rsid w:val="00775B18"/>
    <w:rsid w:val="00775E78"/>
    <w:rsid w:val="00777F92"/>
    <w:rsid w:val="0078062B"/>
    <w:rsid w:val="007824D8"/>
    <w:rsid w:val="007839F4"/>
    <w:rsid w:val="00783B1B"/>
    <w:rsid w:val="00783F78"/>
    <w:rsid w:val="0078457B"/>
    <w:rsid w:val="00784FCE"/>
    <w:rsid w:val="00785649"/>
    <w:rsid w:val="00785DC8"/>
    <w:rsid w:val="0078614F"/>
    <w:rsid w:val="00786B04"/>
    <w:rsid w:val="007906D6"/>
    <w:rsid w:val="00790ED8"/>
    <w:rsid w:val="00791A99"/>
    <w:rsid w:val="007926CD"/>
    <w:rsid w:val="0079310E"/>
    <w:rsid w:val="007931FD"/>
    <w:rsid w:val="0079445E"/>
    <w:rsid w:val="00794B5D"/>
    <w:rsid w:val="00794BDD"/>
    <w:rsid w:val="007954B3"/>
    <w:rsid w:val="00795830"/>
    <w:rsid w:val="0079599C"/>
    <w:rsid w:val="007964B8"/>
    <w:rsid w:val="00796D37"/>
    <w:rsid w:val="007A027A"/>
    <w:rsid w:val="007A031D"/>
    <w:rsid w:val="007A0381"/>
    <w:rsid w:val="007A061B"/>
    <w:rsid w:val="007A0804"/>
    <w:rsid w:val="007A155F"/>
    <w:rsid w:val="007A3069"/>
    <w:rsid w:val="007A363D"/>
    <w:rsid w:val="007A3C13"/>
    <w:rsid w:val="007A43AB"/>
    <w:rsid w:val="007A48A7"/>
    <w:rsid w:val="007A5689"/>
    <w:rsid w:val="007A5927"/>
    <w:rsid w:val="007A68E9"/>
    <w:rsid w:val="007A68EA"/>
    <w:rsid w:val="007A6FCD"/>
    <w:rsid w:val="007A7CB1"/>
    <w:rsid w:val="007B0671"/>
    <w:rsid w:val="007B0F87"/>
    <w:rsid w:val="007B140A"/>
    <w:rsid w:val="007B1C5A"/>
    <w:rsid w:val="007B1E24"/>
    <w:rsid w:val="007B2204"/>
    <w:rsid w:val="007B253D"/>
    <w:rsid w:val="007B26C9"/>
    <w:rsid w:val="007B362D"/>
    <w:rsid w:val="007B3F94"/>
    <w:rsid w:val="007B4142"/>
    <w:rsid w:val="007B5141"/>
    <w:rsid w:val="007B5E00"/>
    <w:rsid w:val="007B605D"/>
    <w:rsid w:val="007B69E7"/>
    <w:rsid w:val="007B74B9"/>
    <w:rsid w:val="007B7AAA"/>
    <w:rsid w:val="007C0EFA"/>
    <w:rsid w:val="007C1609"/>
    <w:rsid w:val="007C1682"/>
    <w:rsid w:val="007C261C"/>
    <w:rsid w:val="007C313E"/>
    <w:rsid w:val="007C367F"/>
    <w:rsid w:val="007C39EC"/>
    <w:rsid w:val="007C42D6"/>
    <w:rsid w:val="007C431A"/>
    <w:rsid w:val="007C4897"/>
    <w:rsid w:val="007C537D"/>
    <w:rsid w:val="007C70F7"/>
    <w:rsid w:val="007C7FC0"/>
    <w:rsid w:val="007D2401"/>
    <w:rsid w:val="007D2BF6"/>
    <w:rsid w:val="007D2EDD"/>
    <w:rsid w:val="007D3343"/>
    <w:rsid w:val="007D355D"/>
    <w:rsid w:val="007D40D6"/>
    <w:rsid w:val="007D5A84"/>
    <w:rsid w:val="007D6A77"/>
    <w:rsid w:val="007D6ADD"/>
    <w:rsid w:val="007D70A6"/>
    <w:rsid w:val="007E05A8"/>
    <w:rsid w:val="007E219B"/>
    <w:rsid w:val="007E494A"/>
    <w:rsid w:val="007E5C47"/>
    <w:rsid w:val="007E5FB0"/>
    <w:rsid w:val="007E6A73"/>
    <w:rsid w:val="007E6F40"/>
    <w:rsid w:val="007E6FA5"/>
    <w:rsid w:val="007E7C20"/>
    <w:rsid w:val="007F0310"/>
    <w:rsid w:val="007F0530"/>
    <w:rsid w:val="007F0550"/>
    <w:rsid w:val="007F169D"/>
    <w:rsid w:val="007F1C10"/>
    <w:rsid w:val="007F2D3B"/>
    <w:rsid w:val="007F4100"/>
    <w:rsid w:val="007F54DE"/>
    <w:rsid w:val="007F564E"/>
    <w:rsid w:val="007F5AB2"/>
    <w:rsid w:val="007F6439"/>
    <w:rsid w:val="007F706A"/>
    <w:rsid w:val="007F76C0"/>
    <w:rsid w:val="007F7FCC"/>
    <w:rsid w:val="0080175A"/>
    <w:rsid w:val="00802DBB"/>
    <w:rsid w:val="00803052"/>
    <w:rsid w:val="0080342B"/>
    <w:rsid w:val="008044DB"/>
    <w:rsid w:val="00804831"/>
    <w:rsid w:val="008049FC"/>
    <w:rsid w:val="00804E7C"/>
    <w:rsid w:val="008054CB"/>
    <w:rsid w:val="00805B90"/>
    <w:rsid w:val="00805BC7"/>
    <w:rsid w:val="00805FDC"/>
    <w:rsid w:val="008060AE"/>
    <w:rsid w:val="008063D0"/>
    <w:rsid w:val="00806B08"/>
    <w:rsid w:val="00807079"/>
    <w:rsid w:val="00807E5C"/>
    <w:rsid w:val="00810205"/>
    <w:rsid w:val="00810D5B"/>
    <w:rsid w:val="00810DBE"/>
    <w:rsid w:val="0081144D"/>
    <w:rsid w:val="008121D4"/>
    <w:rsid w:val="008122C4"/>
    <w:rsid w:val="00812725"/>
    <w:rsid w:val="00813384"/>
    <w:rsid w:val="0081354A"/>
    <w:rsid w:val="00813C13"/>
    <w:rsid w:val="00817208"/>
    <w:rsid w:val="0082050D"/>
    <w:rsid w:val="008210ED"/>
    <w:rsid w:val="00821FF2"/>
    <w:rsid w:val="0082263C"/>
    <w:rsid w:val="00822A27"/>
    <w:rsid w:val="00822E79"/>
    <w:rsid w:val="00823467"/>
    <w:rsid w:val="00823C48"/>
    <w:rsid w:val="00823F7C"/>
    <w:rsid w:val="008244FB"/>
    <w:rsid w:val="00824B09"/>
    <w:rsid w:val="00824C71"/>
    <w:rsid w:val="0082580D"/>
    <w:rsid w:val="0082659A"/>
    <w:rsid w:val="0082673A"/>
    <w:rsid w:val="00826FB0"/>
    <w:rsid w:val="00830918"/>
    <w:rsid w:val="00831031"/>
    <w:rsid w:val="008314C2"/>
    <w:rsid w:val="00831783"/>
    <w:rsid w:val="00831A85"/>
    <w:rsid w:val="00832208"/>
    <w:rsid w:val="00832A6E"/>
    <w:rsid w:val="0083329A"/>
    <w:rsid w:val="008337CD"/>
    <w:rsid w:val="00835375"/>
    <w:rsid w:val="00835BDC"/>
    <w:rsid w:val="00835E33"/>
    <w:rsid w:val="00836903"/>
    <w:rsid w:val="00836A00"/>
    <w:rsid w:val="00836CDF"/>
    <w:rsid w:val="00840266"/>
    <w:rsid w:val="008402C3"/>
    <w:rsid w:val="008410FE"/>
    <w:rsid w:val="0084353B"/>
    <w:rsid w:val="008439FB"/>
    <w:rsid w:val="008442EC"/>
    <w:rsid w:val="0084454A"/>
    <w:rsid w:val="00845254"/>
    <w:rsid w:val="0084693D"/>
    <w:rsid w:val="008475AB"/>
    <w:rsid w:val="00847FFA"/>
    <w:rsid w:val="00851116"/>
    <w:rsid w:val="008512F6"/>
    <w:rsid w:val="00853023"/>
    <w:rsid w:val="00853802"/>
    <w:rsid w:val="00853DD4"/>
    <w:rsid w:val="0085491D"/>
    <w:rsid w:val="00854BF6"/>
    <w:rsid w:val="00854F2F"/>
    <w:rsid w:val="00855465"/>
    <w:rsid w:val="00856396"/>
    <w:rsid w:val="008574C2"/>
    <w:rsid w:val="00860184"/>
    <w:rsid w:val="00860782"/>
    <w:rsid w:val="00860EDA"/>
    <w:rsid w:val="008610D3"/>
    <w:rsid w:val="00861C07"/>
    <w:rsid w:val="00862210"/>
    <w:rsid w:val="008627EE"/>
    <w:rsid w:val="0086288C"/>
    <w:rsid w:val="0086330C"/>
    <w:rsid w:val="00863686"/>
    <w:rsid w:val="008644ED"/>
    <w:rsid w:val="00864569"/>
    <w:rsid w:val="0086573D"/>
    <w:rsid w:val="00865853"/>
    <w:rsid w:val="00865A01"/>
    <w:rsid w:val="00865DA4"/>
    <w:rsid w:val="0086682C"/>
    <w:rsid w:val="00866D4B"/>
    <w:rsid w:val="00866DEC"/>
    <w:rsid w:val="0086710A"/>
    <w:rsid w:val="00870976"/>
    <w:rsid w:val="00870A5D"/>
    <w:rsid w:val="00871947"/>
    <w:rsid w:val="00872408"/>
    <w:rsid w:val="00872DE4"/>
    <w:rsid w:val="00873235"/>
    <w:rsid w:val="00873565"/>
    <w:rsid w:val="00873FEA"/>
    <w:rsid w:val="008743C6"/>
    <w:rsid w:val="00874826"/>
    <w:rsid w:val="008752FD"/>
    <w:rsid w:val="008757F0"/>
    <w:rsid w:val="00875C8C"/>
    <w:rsid w:val="00875F90"/>
    <w:rsid w:val="0087660B"/>
    <w:rsid w:val="00876B06"/>
    <w:rsid w:val="008779E0"/>
    <w:rsid w:val="008801A7"/>
    <w:rsid w:val="0088085F"/>
    <w:rsid w:val="00881E44"/>
    <w:rsid w:val="00881F6C"/>
    <w:rsid w:val="00882969"/>
    <w:rsid w:val="00884200"/>
    <w:rsid w:val="00884535"/>
    <w:rsid w:val="0088477D"/>
    <w:rsid w:val="00884FB0"/>
    <w:rsid w:val="00885C52"/>
    <w:rsid w:val="008875A5"/>
    <w:rsid w:val="0088795F"/>
    <w:rsid w:val="00887C84"/>
    <w:rsid w:val="008903FD"/>
    <w:rsid w:val="00890C2B"/>
    <w:rsid w:val="00890D93"/>
    <w:rsid w:val="00892C6C"/>
    <w:rsid w:val="0089353B"/>
    <w:rsid w:val="008940B7"/>
    <w:rsid w:val="0089517D"/>
    <w:rsid w:val="008951A6"/>
    <w:rsid w:val="00895C5E"/>
    <w:rsid w:val="0089673F"/>
    <w:rsid w:val="00896953"/>
    <w:rsid w:val="008969F0"/>
    <w:rsid w:val="00897A24"/>
    <w:rsid w:val="008A023F"/>
    <w:rsid w:val="008A03BE"/>
    <w:rsid w:val="008A1109"/>
    <w:rsid w:val="008A2098"/>
    <w:rsid w:val="008A24AB"/>
    <w:rsid w:val="008A2B00"/>
    <w:rsid w:val="008A2FD4"/>
    <w:rsid w:val="008A3A11"/>
    <w:rsid w:val="008A3C06"/>
    <w:rsid w:val="008A4D7A"/>
    <w:rsid w:val="008A529B"/>
    <w:rsid w:val="008A65FC"/>
    <w:rsid w:val="008A719B"/>
    <w:rsid w:val="008A7CA1"/>
    <w:rsid w:val="008A7E97"/>
    <w:rsid w:val="008B0373"/>
    <w:rsid w:val="008B055B"/>
    <w:rsid w:val="008B1158"/>
    <w:rsid w:val="008B1562"/>
    <w:rsid w:val="008B2040"/>
    <w:rsid w:val="008B2176"/>
    <w:rsid w:val="008B319F"/>
    <w:rsid w:val="008B3273"/>
    <w:rsid w:val="008B4871"/>
    <w:rsid w:val="008B4CC8"/>
    <w:rsid w:val="008B559D"/>
    <w:rsid w:val="008B7030"/>
    <w:rsid w:val="008B70CF"/>
    <w:rsid w:val="008B7243"/>
    <w:rsid w:val="008C05AE"/>
    <w:rsid w:val="008C0AB6"/>
    <w:rsid w:val="008C0FD0"/>
    <w:rsid w:val="008C18C9"/>
    <w:rsid w:val="008C1EC9"/>
    <w:rsid w:val="008C25B9"/>
    <w:rsid w:val="008C2921"/>
    <w:rsid w:val="008C3419"/>
    <w:rsid w:val="008C3715"/>
    <w:rsid w:val="008C3C41"/>
    <w:rsid w:val="008C3C77"/>
    <w:rsid w:val="008C427E"/>
    <w:rsid w:val="008C5AFE"/>
    <w:rsid w:val="008C69AF"/>
    <w:rsid w:val="008C781D"/>
    <w:rsid w:val="008D04F5"/>
    <w:rsid w:val="008D0612"/>
    <w:rsid w:val="008D0E5A"/>
    <w:rsid w:val="008D10AC"/>
    <w:rsid w:val="008D2383"/>
    <w:rsid w:val="008D24A6"/>
    <w:rsid w:val="008D2563"/>
    <w:rsid w:val="008D262F"/>
    <w:rsid w:val="008D2CCF"/>
    <w:rsid w:val="008D374D"/>
    <w:rsid w:val="008D3B04"/>
    <w:rsid w:val="008D3CDB"/>
    <w:rsid w:val="008D624F"/>
    <w:rsid w:val="008D6A58"/>
    <w:rsid w:val="008D6A85"/>
    <w:rsid w:val="008D7EB2"/>
    <w:rsid w:val="008D7ECA"/>
    <w:rsid w:val="008E1268"/>
    <w:rsid w:val="008E15B9"/>
    <w:rsid w:val="008E1C3E"/>
    <w:rsid w:val="008E1E12"/>
    <w:rsid w:val="008E2BF6"/>
    <w:rsid w:val="008E3912"/>
    <w:rsid w:val="008E3E8E"/>
    <w:rsid w:val="008E3F58"/>
    <w:rsid w:val="008E40D3"/>
    <w:rsid w:val="008E41E5"/>
    <w:rsid w:val="008E6E97"/>
    <w:rsid w:val="008E72A6"/>
    <w:rsid w:val="008E7693"/>
    <w:rsid w:val="008E78C8"/>
    <w:rsid w:val="008E7CA0"/>
    <w:rsid w:val="008E7E34"/>
    <w:rsid w:val="008E7EC4"/>
    <w:rsid w:val="008F0302"/>
    <w:rsid w:val="008F1084"/>
    <w:rsid w:val="008F19C5"/>
    <w:rsid w:val="008F1B1B"/>
    <w:rsid w:val="008F1B6C"/>
    <w:rsid w:val="008F1DDB"/>
    <w:rsid w:val="008F282E"/>
    <w:rsid w:val="008F3AC5"/>
    <w:rsid w:val="008F4D53"/>
    <w:rsid w:val="008F5567"/>
    <w:rsid w:val="008F5B79"/>
    <w:rsid w:val="008F5E9F"/>
    <w:rsid w:val="008F61F5"/>
    <w:rsid w:val="008F683E"/>
    <w:rsid w:val="008F6A9B"/>
    <w:rsid w:val="009005A3"/>
    <w:rsid w:val="00900E91"/>
    <w:rsid w:val="00901381"/>
    <w:rsid w:val="0090184D"/>
    <w:rsid w:val="00901E70"/>
    <w:rsid w:val="00902310"/>
    <w:rsid w:val="00902655"/>
    <w:rsid w:val="00902736"/>
    <w:rsid w:val="00902F4F"/>
    <w:rsid w:val="00903904"/>
    <w:rsid w:val="00903A89"/>
    <w:rsid w:val="0090450B"/>
    <w:rsid w:val="00904790"/>
    <w:rsid w:val="009060C8"/>
    <w:rsid w:val="009063F4"/>
    <w:rsid w:val="00906C57"/>
    <w:rsid w:val="00907149"/>
    <w:rsid w:val="00907420"/>
    <w:rsid w:val="00907D6F"/>
    <w:rsid w:val="009116CE"/>
    <w:rsid w:val="009127C2"/>
    <w:rsid w:val="00912F0B"/>
    <w:rsid w:val="00913376"/>
    <w:rsid w:val="00914DC6"/>
    <w:rsid w:val="009160CB"/>
    <w:rsid w:val="009160F9"/>
    <w:rsid w:val="0091624B"/>
    <w:rsid w:val="009166CB"/>
    <w:rsid w:val="00916AE5"/>
    <w:rsid w:val="00917397"/>
    <w:rsid w:val="00917F0B"/>
    <w:rsid w:val="009207F2"/>
    <w:rsid w:val="00921376"/>
    <w:rsid w:val="009216E9"/>
    <w:rsid w:val="00921DF4"/>
    <w:rsid w:val="009225F2"/>
    <w:rsid w:val="009226ED"/>
    <w:rsid w:val="00923C28"/>
    <w:rsid w:val="00923FAA"/>
    <w:rsid w:val="00924167"/>
    <w:rsid w:val="00924731"/>
    <w:rsid w:val="0092479A"/>
    <w:rsid w:val="00925185"/>
    <w:rsid w:val="00925661"/>
    <w:rsid w:val="009263CF"/>
    <w:rsid w:val="00926AB5"/>
    <w:rsid w:val="00926F3B"/>
    <w:rsid w:val="0092724A"/>
    <w:rsid w:val="00927797"/>
    <w:rsid w:val="009277E9"/>
    <w:rsid w:val="00927FD4"/>
    <w:rsid w:val="00930D01"/>
    <w:rsid w:val="00930F0A"/>
    <w:rsid w:val="009319A3"/>
    <w:rsid w:val="00932EAF"/>
    <w:rsid w:val="009330FC"/>
    <w:rsid w:val="0093326E"/>
    <w:rsid w:val="0093360E"/>
    <w:rsid w:val="0093446D"/>
    <w:rsid w:val="009347E4"/>
    <w:rsid w:val="009360CF"/>
    <w:rsid w:val="009362D4"/>
    <w:rsid w:val="00940D8F"/>
    <w:rsid w:val="00942AED"/>
    <w:rsid w:val="00942D52"/>
    <w:rsid w:val="00943144"/>
    <w:rsid w:val="00943556"/>
    <w:rsid w:val="009436E0"/>
    <w:rsid w:val="009442FD"/>
    <w:rsid w:val="0094460D"/>
    <w:rsid w:val="00944DE4"/>
    <w:rsid w:val="00944DEC"/>
    <w:rsid w:val="009454F1"/>
    <w:rsid w:val="009457A9"/>
    <w:rsid w:val="0094586E"/>
    <w:rsid w:val="00945C2D"/>
    <w:rsid w:val="009468D8"/>
    <w:rsid w:val="00946DFA"/>
    <w:rsid w:val="009503BD"/>
    <w:rsid w:val="009503BE"/>
    <w:rsid w:val="009512E2"/>
    <w:rsid w:val="0095153C"/>
    <w:rsid w:val="00951DB6"/>
    <w:rsid w:val="00952D22"/>
    <w:rsid w:val="00953305"/>
    <w:rsid w:val="00953469"/>
    <w:rsid w:val="00953532"/>
    <w:rsid w:val="00954574"/>
    <w:rsid w:val="009555C0"/>
    <w:rsid w:val="009557D1"/>
    <w:rsid w:val="00955C8B"/>
    <w:rsid w:val="00955D1D"/>
    <w:rsid w:val="009560CD"/>
    <w:rsid w:val="00956433"/>
    <w:rsid w:val="00956625"/>
    <w:rsid w:val="00956A0C"/>
    <w:rsid w:val="00957224"/>
    <w:rsid w:val="00957708"/>
    <w:rsid w:val="00957D15"/>
    <w:rsid w:val="00960EC9"/>
    <w:rsid w:val="00961A0C"/>
    <w:rsid w:val="00962CF7"/>
    <w:rsid w:val="00964430"/>
    <w:rsid w:val="00964861"/>
    <w:rsid w:val="00967F55"/>
    <w:rsid w:val="00970003"/>
    <w:rsid w:val="0097141D"/>
    <w:rsid w:val="00971606"/>
    <w:rsid w:val="009735A8"/>
    <w:rsid w:val="00973CD0"/>
    <w:rsid w:val="009740DD"/>
    <w:rsid w:val="009750FF"/>
    <w:rsid w:val="009752F9"/>
    <w:rsid w:val="00975893"/>
    <w:rsid w:val="00975AB1"/>
    <w:rsid w:val="00975AF0"/>
    <w:rsid w:val="009763D1"/>
    <w:rsid w:val="009773DC"/>
    <w:rsid w:val="00980274"/>
    <w:rsid w:val="009805D8"/>
    <w:rsid w:val="009807F1"/>
    <w:rsid w:val="009817E8"/>
    <w:rsid w:val="00981A96"/>
    <w:rsid w:val="009827E1"/>
    <w:rsid w:val="00982A76"/>
    <w:rsid w:val="00982F7F"/>
    <w:rsid w:val="0098312B"/>
    <w:rsid w:val="009831A9"/>
    <w:rsid w:val="009831F4"/>
    <w:rsid w:val="00983FB7"/>
    <w:rsid w:val="0098421D"/>
    <w:rsid w:val="009842CE"/>
    <w:rsid w:val="0098558E"/>
    <w:rsid w:val="00985A70"/>
    <w:rsid w:val="00987CEE"/>
    <w:rsid w:val="00990901"/>
    <w:rsid w:val="009915D7"/>
    <w:rsid w:val="00991C32"/>
    <w:rsid w:val="0099269B"/>
    <w:rsid w:val="00992B15"/>
    <w:rsid w:val="00993036"/>
    <w:rsid w:val="00993AA0"/>
    <w:rsid w:val="00993E66"/>
    <w:rsid w:val="00994BBA"/>
    <w:rsid w:val="00995206"/>
    <w:rsid w:val="00995979"/>
    <w:rsid w:val="00995DB5"/>
    <w:rsid w:val="00996EBA"/>
    <w:rsid w:val="009A0483"/>
    <w:rsid w:val="009A0AF3"/>
    <w:rsid w:val="009A131E"/>
    <w:rsid w:val="009A144E"/>
    <w:rsid w:val="009A2876"/>
    <w:rsid w:val="009A2BF4"/>
    <w:rsid w:val="009A3272"/>
    <w:rsid w:val="009A350F"/>
    <w:rsid w:val="009A44E9"/>
    <w:rsid w:val="009A46F4"/>
    <w:rsid w:val="009A4AB1"/>
    <w:rsid w:val="009A4CD8"/>
    <w:rsid w:val="009A5038"/>
    <w:rsid w:val="009A53ED"/>
    <w:rsid w:val="009A54C1"/>
    <w:rsid w:val="009A6687"/>
    <w:rsid w:val="009A7636"/>
    <w:rsid w:val="009A77D5"/>
    <w:rsid w:val="009A7872"/>
    <w:rsid w:val="009A7F67"/>
    <w:rsid w:val="009B033F"/>
    <w:rsid w:val="009B0F9B"/>
    <w:rsid w:val="009B17D3"/>
    <w:rsid w:val="009B19EA"/>
    <w:rsid w:val="009B1C42"/>
    <w:rsid w:val="009B2373"/>
    <w:rsid w:val="009B2F68"/>
    <w:rsid w:val="009B307C"/>
    <w:rsid w:val="009B3CDA"/>
    <w:rsid w:val="009B3D41"/>
    <w:rsid w:val="009B3F6D"/>
    <w:rsid w:val="009B4334"/>
    <w:rsid w:val="009B449C"/>
    <w:rsid w:val="009C0079"/>
    <w:rsid w:val="009C0409"/>
    <w:rsid w:val="009C0688"/>
    <w:rsid w:val="009C0A1C"/>
    <w:rsid w:val="009C0D14"/>
    <w:rsid w:val="009C0D9E"/>
    <w:rsid w:val="009C1167"/>
    <w:rsid w:val="009C2FA0"/>
    <w:rsid w:val="009C34D7"/>
    <w:rsid w:val="009C3C37"/>
    <w:rsid w:val="009C3E70"/>
    <w:rsid w:val="009C468F"/>
    <w:rsid w:val="009C51B7"/>
    <w:rsid w:val="009C53E7"/>
    <w:rsid w:val="009C656E"/>
    <w:rsid w:val="009C73C0"/>
    <w:rsid w:val="009C74B7"/>
    <w:rsid w:val="009D00AE"/>
    <w:rsid w:val="009D036E"/>
    <w:rsid w:val="009D05EA"/>
    <w:rsid w:val="009D0782"/>
    <w:rsid w:val="009D103A"/>
    <w:rsid w:val="009D2ED8"/>
    <w:rsid w:val="009D36A3"/>
    <w:rsid w:val="009D3C07"/>
    <w:rsid w:val="009D3D67"/>
    <w:rsid w:val="009D42EE"/>
    <w:rsid w:val="009D4390"/>
    <w:rsid w:val="009D5452"/>
    <w:rsid w:val="009D55FA"/>
    <w:rsid w:val="009D5713"/>
    <w:rsid w:val="009D604F"/>
    <w:rsid w:val="009D7498"/>
    <w:rsid w:val="009D79CF"/>
    <w:rsid w:val="009E025E"/>
    <w:rsid w:val="009E0373"/>
    <w:rsid w:val="009E03B3"/>
    <w:rsid w:val="009E05B5"/>
    <w:rsid w:val="009E0BF4"/>
    <w:rsid w:val="009E125E"/>
    <w:rsid w:val="009E1CE6"/>
    <w:rsid w:val="009E2B55"/>
    <w:rsid w:val="009E3F7C"/>
    <w:rsid w:val="009E467A"/>
    <w:rsid w:val="009E470E"/>
    <w:rsid w:val="009E4943"/>
    <w:rsid w:val="009E4959"/>
    <w:rsid w:val="009E64F8"/>
    <w:rsid w:val="009E6622"/>
    <w:rsid w:val="009E6B91"/>
    <w:rsid w:val="009E72EE"/>
    <w:rsid w:val="009E7324"/>
    <w:rsid w:val="009E75D3"/>
    <w:rsid w:val="009E7A7B"/>
    <w:rsid w:val="009E7BF6"/>
    <w:rsid w:val="009E7CBB"/>
    <w:rsid w:val="009F0724"/>
    <w:rsid w:val="009F09C5"/>
    <w:rsid w:val="009F0F65"/>
    <w:rsid w:val="009F1AFC"/>
    <w:rsid w:val="009F285F"/>
    <w:rsid w:val="009F2BD8"/>
    <w:rsid w:val="009F3958"/>
    <w:rsid w:val="009F3DA6"/>
    <w:rsid w:val="009F3F78"/>
    <w:rsid w:val="009F4392"/>
    <w:rsid w:val="009F47F1"/>
    <w:rsid w:val="009F57F3"/>
    <w:rsid w:val="009F6190"/>
    <w:rsid w:val="009F62D6"/>
    <w:rsid w:val="009F6935"/>
    <w:rsid w:val="009F71F7"/>
    <w:rsid w:val="009F77A0"/>
    <w:rsid w:val="009F77E4"/>
    <w:rsid w:val="00A00882"/>
    <w:rsid w:val="00A00EC2"/>
    <w:rsid w:val="00A00F31"/>
    <w:rsid w:val="00A00F9B"/>
    <w:rsid w:val="00A0188F"/>
    <w:rsid w:val="00A02E1C"/>
    <w:rsid w:val="00A03D41"/>
    <w:rsid w:val="00A048C1"/>
    <w:rsid w:val="00A05111"/>
    <w:rsid w:val="00A05251"/>
    <w:rsid w:val="00A05599"/>
    <w:rsid w:val="00A056C9"/>
    <w:rsid w:val="00A06044"/>
    <w:rsid w:val="00A06401"/>
    <w:rsid w:val="00A0681E"/>
    <w:rsid w:val="00A06F81"/>
    <w:rsid w:val="00A07014"/>
    <w:rsid w:val="00A07819"/>
    <w:rsid w:val="00A1021A"/>
    <w:rsid w:val="00A113FE"/>
    <w:rsid w:val="00A118AA"/>
    <w:rsid w:val="00A12098"/>
    <w:rsid w:val="00A13462"/>
    <w:rsid w:val="00A137E4"/>
    <w:rsid w:val="00A139B5"/>
    <w:rsid w:val="00A14E45"/>
    <w:rsid w:val="00A164FE"/>
    <w:rsid w:val="00A175AA"/>
    <w:rsid w:val="00A176C6"/>
    <w:rsid w:val="00A2002B"/>
    <w:rsid w:val="00A203C8"/>
    <w:rsid w:val="00A208D3"/>
    <w:rsid w:val="00A20ADD"/>
    <w:rsid w:val="00A21325"/>
    <w:rsid w:val="00A21B36"/>
    <w:rsid w:val="00A22A0C"/>
    <w:rsid w:val="00A23108"/>
    <w:rsid w:val="00A237DB"/>
    <w:rsid w:val="00A2518B"/>
    <w:rsid w:val="00A2561F"/>
    <w:rsid w:val="00A25F54"/>
    <w:rsid w:val="00A2614F"/>
    <w:rsid w:val="00A26889"/>
    <w:rsid w:val="00A26B3E"/>
    <w:rsid w:val="00A26BB2"/>
    <w:rsid w:val="00A27FEE"/>
    <w:rsid w:val="00A31041"/>
    <w:rsid w:val="00A311F0"/>
    <w:rsid w:val="00A325ED"/>
    <w:rsid w:val="00A326A8"/>
    <w:rsid w:val="00A32D62"/>
    <w:rsid w:val="00A32E4D"/>
    <w:rsid w:val="00A34CB6"/>
    <w:rsid w:val="00A356EB"/>
    <w:rsid w:val="00A35D91"/>
    <w:rsid w:val="00A3698F"/>
    <w:rsid w:val="00A37176"/>
    <w:rsid w:val="00A37BFB"/>
    <w:rsid w:val="00A37E3B"/>
    <w:rsid w:val="00A37F90"/>
    <w:rsid w:val="00A37FC6"/>
    <w:rsid w:val="00A40895"/>
    <w:rsid w:val="00A42E19"/>
    <w:rsid w:val="00A43AD8"/>
    <w:rsid w:val="00A43FCD"/>
    <w:rsid w:val="00A442B8"/>
    <w:rsid w:val="00A45023"/>
    <w:rsid w:val="00A45DAE"/>
    <w:rsid w:val="00A466F7"/>
    <w:rsid w:val="00A47391"/>
    <w:rsid w:val="00A47401"/>
    <w:rsid w:val="00A474AD"/>
    <w:rsid w:val="00A505FA"/>
    <w:rsid w:val="00A5243B"/>
    <w:rsid w:val="00A544FA"/>
    <w:rsid w:val="00A56158"/>
    <w:rsid w:val="00A565F6"/>
    <w:rsid w:val="00A56E88"/>
    <w:rsid w:val="00A56F89"/>
    <w:rsid w:val="00A56F8D"/>
    <w:rsid w:val="00A60772"/>
    <w:rsid w:val="00A62814"/>
    <w:rsid w:val="00A62854"/>
    <w:rsid w:val="00A63E22"/>
    <w:rsid w:val="00A64538"/>
    <w:rsid w:val="00A65008"/>
    <w:rsid w:val="00A65020"/>
    <w:rsid w:val="00A6560D"/>
    <w:rsid w:val="00A656D6"/>
    <w:rsid w:val="00A65EEE"/>
    <w:rsid w:val="00A66BAF"/>
    <w:rsid w:val="00A67AA0"/>
    <w:rsid w:val="00A7038C"/>
    <w:rsid w:val="00A703AC"/>
    <w:rsid w:val="00A7251E"/>
    <w:rsid w:val="00A728A6"/>
    <w:rsid w:val="00A728E9"/>
    <w:rsid w:val="00A729B1"/>
    <w:rsid w:val="00A75D3F"/>
    <w:rsid w:val="00A778EE"/>
    <w:rsid w:val="00A80B06"/>
    <w:rsid w:val="00A81284"/>
    <w:rsid w:val="00A81448"/>
    <w:rsid w:val="00A82A16"/>
    <w:rsid w:val="00A82BB1"/>
    <w:rsid w:val="00A82C89"/>
    <w:rsid w:val="00A83EDF"/>
    <w:rsid w:val="00A84414"/>
    <w:rsid w:val="00A84518"/>
    <w:rsid w:val="00A84D55"/>
    <w:rsid w:val="00A85041"/>
    <w:rsid w:val="00A8512E"/>
    <w:rsid w:val="00A851E7"/>
    <w:rsid w:val="00A85349"/>
    <w:rsid w:val="00A85ACC"/>
    <w:rsid w:val="00A85C69"/>
    <w:rsid w:val="00A86509"/>
    <w:rsid w:val="00A8752E"/>
    <w:rsid w:val="00A90959"/>
    <w:rsid w:val="00A91858"/>
    <w:rsid w:val="00A91F59"/>
    <w:rsid w:val="00A92451"/>
    <w:rsid w:val="00A92529"/>
    <w:rsid w:val="00A937E2"/>
    <w:rsid w:val="00A93EC8"/>
    <w:rsid w:val="00A96253"/>
    <w:rsid w:val="00A96306"/>
    <w:rsid w:val="00AA06E2"/>
    <w:rsid w:val="00AA13DE"/>
    <w:rsid w:val="00AA19CC"/>
    <w:rsid w:val="00AA1B28"/>
    <w:rsid w:val="00AA1BFC"/>
    <w:rsid w:val="00AA1D59"/>
    <w:rsid w:val="00AA1EE6"/>
    <w:rsid w:val="00AA2501"/>
    <w:rsid w:val="00AA317A"/>
    <w:rsid w:val="00AA330F"/>
    <w:rsid w:val="00AA3629"/>
    <w:rsid w:val="00AA44A7"/>
    <w:rsid w:val="00AA481A"/>
    <w:rsid w:val="00AA48DB"/>
    <w:rsid w:val="00AA4A7D"/>
    <w:rsid w:val="00AA5038"/>
    <w:rsid w:val="00AA50DD"/>
    <w:rsid w:val="00AA51EE"/>
    <w:rsid w:val="00AA5376"/>
    <w:rsid w:val="00AA567A"/>
    <w:rsid w:val="00AA65CB"/>
    <w:rsid w:val="00AA6F0C"/>
    <w:rsid w:val="00AB05FD"/>
    <w:rsid w:val="00AB1076"/>
    <w:rsid w:val="00AB1532"/>
    <w:rsid w:val="00AB2970"/>
    <w:rsid w:val="00AB2A66"/>
    <w:rsid w:val="00AB2CCB"/>
    <w:rsid w:val="00AB3545"/>
    <w:rsid w:val="00AB361D"/>
    <w:rsid w:val="00AB3708"/>
    <w:rsid w:val="00AB37F3"/>
    <w:rsid w:val="00AB3E7D"/>
    <w:rsid w:val="00AB4FB5"/>
    <w:rsid w:val="00AB53CA"/>
    <w:rsid w:val="00AB603E"/>
    <w:rsid w:val="00AB76D3"/>
    <w:rsid w:val="00AB76E5"/>
    <w:rsid w:val="00AB7C17"/>
    <w:rsid w:val="00AC10DB"/>
    <w:rsid w:val="00AC1F32"/>
    <w:rsid w:val="00AC1F52"/>
    <w:rsid w:val="00AC1FC0"/>
    <w:rsid w:val="00AC335F"/>
    <w:rsid w:val="00AC419C"/>
    <w:rsid w:val="00AC41A5"/>
    <w:rsid w:val="00AC4227"/>
    <w:rsid w:val="00AC4444"/>
    <w:rsid w:val="00AC4911"/>
    <w:rsid w:val="00AC5A26"/>
    <w:rsid w:val="00AC6783"/>
    <w:rsid w:val="00AC6BD7"/>
    <w:rsid w:val="00AC6E33"/>
    <w:rsid w:val="00AC729E"/>
    <w:rsid w:val="00AD02E6"/>
    <w:rsid w:val="00AD19DE"/>
    <w:rsid w:val="00AD23D6"/>
    <w:rsid w:val="00AD2813"/>
    <w:rsid w:val="00AD29F9"/>
    <w:rsid w:val="00AD2F89"/>
    <w:rsid w:val="00AD2FBE"/>
    <w:rsid w:val="00AD3156"/>
    <w:rsid w:val="00AD3565"/>
    <w:rsid w:val="00AD53E3"/>
    <w:rsid w:val="00AD5C0A"/>
    <w:rsid w:val="00AD6356"/>
    <w:rsid w:val="00AD67BE"/>
    <w:rsid w:val="00AD6A83"/>
    <w:rsid w:val="00AD75E5"/>
    <w:rsid w:val="00AD7819"/>
    <w:rsid w:val="00AD7B14"/>
    <w:rsid w:val="00AD7C1E"/>
    <w:rsid w:val="00AE0CBF"/>
    <w:rsid w:val="00AE15A7"/>
    <w:rsid w:val="00AE2C7D"/>
    <w:rsid w:val="00AE2E36"/>
    <w:rsid w:val="00AE3A69"/>
    <w:rsid w:val="00AE4524"/>
    <w:rsid w:val="00AE452D"/>
    <w:rsid w:val="00AE4B6E"/>
    <w:rsid w:val="00AE556A"/>
    <w:rsid w:val="00AE5AE0"/>
    <w:rsid w:val="00AE5D95"/>
    <w:rsid w:val="00AE6A10"/>
    <w:rsid w:val="00AE6CEF"/>
    <w:rsid w:val="00AE7D4C"/>
    <w:rsid w:val="00AF00B2"/>
    <w:rsid w:val="00AF0267"/>
    <w:rsid w:val="00AF0683"/>
    <w:rsid w:val="00AF08FC"/>
    <w:rsid w:val="00AF1914"/>
    <w:rsid w:val="00AF1EC3"/>
    <w:rsid w:val="00AF2467"/>
    <w:rsid w:val="00AF2E0E"/>
    <w:rsid w:val="00AF3EC0"/>
    <w:rsid w:val="00AF4854"/>
    <w:rsid w:val="00AF4F4A"/>
    <w:rsid w:val="00AF5017"/>
    <w:rsid w:val="00AF634A"/>
    <w:rsid w:val="00AF730B"/>
    <w:rsid w:val="00B02179"/>
    <w:rsid w:val="00B03030"/>
    <w:rsid w:val="00B03A18"/>
    <w:rsid w:val="00B046D3"/>
    <w:rsid w:val="00B04755"/>
    <w:rsid w:val="00B0588D"/>
    <w:rsid w:val="00B05D1B"/>
    <w:rsid w:val="00B05DCA"/>
    <w:rsid w:val="00B05E0E"/>
    <w:rsid w:val="00B06C83"/>
    <w:rsid w:val="00B07018"/>
    <w:rsid w:val="00B07119"/>
    <w:rsid w:val="00B07F20"/>
    <w:rsid w:val="00B1059B"/>
    <w:rsid w:val="00B11105"/>
    <w:rsid w:val="00B11395"/>
    <w:rsid w:val="00B11577"/>
    <w:rsid w:val="00B1240C"/>
    <w:rsid w:val="00B12E98"/>
    <w:rsid w:val="00B145E7"/>
    <w:rsid w:val="00B146D2"/>
    <w:rsid w:val="00B14DAD"/>
    <w:rsid w:val="00B152CE"/>
    <w:rsid w:val="00B159CA"/>
    <w:rsid w:val="00B15AD7"/>
    <w:rsid w:val="00B167DE"/>
    <w:rsid w:val="00B1728B"/>
    <w:rsid w:val="00B17CF7"/>
    <w:rsid w:val="00B20475"/>
    <w:rsid w:val="00B20A6C"/>
    <w:rsid w:val="00B21C29"/>
    <w:rsid w:val="00B21C48"/>
    <w:rsid w:val="00B233DC"/>
    <w:rsid w:val="00B239CC"/>
    <w:rsid w:val="00B23C64"/>
    <w:rsid w:val="00B23FC6"/>
    <w:rsid w:val="00B25832"/>
    <w:rsid w:val="00B26415"/>
    <w:rsid w:val="00B2760C"/>
    <w:rsid w:val="00B27C4B"/>
    <w:rsid w:val="00B3204D"/>
    <w:rsid w:val="00B326E1"/>
    <w:rsid w:val="00B32783"/>
    <w:rsid w:val="00B32912"/>
    <w:rsid w:val="00B32AFB"/>
    <w:rsid w:val="00B33648"/>
    <w:rsid w:val="00B33D1D"/>
    <w:rsid w:val="00B33E4C"/>
    <w:rsid w:val="00B348ED"/>
    <w:rsid w:val="00B3598D"/>
    <w:rsid w:val="00B36181"/>
    <w:rsid w:val="00B361B5"/>
    <w:rsid w:val="00B3654E"/>
    <w:rsid w:val="00B3697A"/>
    <w:rsid w:val="00B369F0"/>
    <w:rsid w:val="00B36D87"/>
    <w:rsid w:val="00B36F05"/>
    <w:rsid w:val="00B3734A"/>
    <w:rsid w:val="00B37BF6"/>
    <w:rsid w:val="00B37EFD"/>
    <w:rsid w:val="00B40170"/>
    <w:rsid w:val="00B407F7"/>
    <w:rsid w:val="00B40872"/>
    <w:rsid w:val="00B40AC3"/>
    <w:rsid w:val="00B40F6D"/>
    <w:rsid w:val="00B40FCC"/>
    <w:rsid w:val="00B42661"/>
    <w:rsid w:val="00B4266F"/>
    <w:rsid w:val="00B43514"/>
    <w:rsid w:val="00B43782"/>
    <w:rsid w:val="00B44FAC"/>
    <w:rsid w:val="00B46838"/>
    <w:rsid w:val="00B47649"/>
    <w:rsid w:val="00B47C60"/>
    <w:rsid w:val="00B47CB8"/>
    <w:rsid w:val="00B51B84"/>
    <w:rsid w:val="00B52223"/>
    <w:rsid w:val="00B52E26"/>
    <w:rsid w:val="00B52FE6"/>
    <w:rsid w:val="00B53113"/>
    <w:rsid w:val="00B53630"/>
    <w:rsid w:val="00B53EA5"/>
    <w:rsid w:val="00B53EE8"/>
    <w:rsid w:val="00B543F9"/>
    <w:rsid w:val="00B545C2"/>
    <w:rsid w:val="00B548B2"/>
    <w:rsid w:val="00B54FEE"/>
    <w:rsid w:val="00B56396"/>
    <w:rsid w:val="00B56787"/>
    <w:rsid w:val="00B60340"/>
    <w:rsid w:val="00B60F8B"/>
    <w:rsid w:val="00B6137A"/>
    <w:rsid w:val="00B61FDC"/>
    <w:rsid w:val="00B62130"/>
    <w:rsid w:val="00B65B67"/>
    <w:rsid w:val="00B65DD3"/>
    <w:rsid w:val="00B65F6E"/>
    <w:rsid w:val="00B66209"/>
    <w:rsid w:val="00B662EB"/>
    <w:rsid w:val="00B663A2"/>
    <w:rsid w:val="00B664B4"/>
    <w:rsid w:val="00B66962"/>
    <w:rsid w:val="00B66975"/>
    <w:rsid w:val="00B67B7A"/>
    <w:rsid w:val="00B67C04"/>
    <w:rsid w:val="00B70BAE"/>
    <w:rsid w:val="00B7186B"/>
    <w:rsid w:val="00B71921"/>
    <w:rsid w:val="00B71DC8"/>
    <w:rsid w:val="00B71FD7"/>
    <w:rsid w:val="00B7237E"/>
    <w:rsid w:val="00B73184"/>
    <w:rsid w:val="00B737BA"/>
    <w:rsid w:val="00B74ABD"/>
    <w:rsid w:val="00B74F11"/>
    <w:rsid w:val="00B75B24"/>
    <w:rsid w:val="00B7759F"/>
    <w:rsid w:val="00B77C73"/>
    <w:rsid w:val="00B77D0B"/>
    <w:rsid w:val="00B80452"/>
    <w:rsid w:val="00B80AB3"/>
    <w:rsid w:val="00B81478"/>
    <w:rsid w:val="00B81711"/>
    <w:rsid w:val="00B822DD"/>
    <w:rsid w:val="00B823AA"/>
    <w:rsid w:val="00B82421"/>
    <w:rsid w:val="00B8448E"/>
    <w:rsid w:val="00B84DEA"/>
    <w:rsid w:val="00B85938"/>
    <w:rsid w:val="00B862F3"/>
    <w:rsid w:val="00B87C38"/>
    <w:rsid w:val="00B87DCF"/>
    <w:rsid w:val="00B901C0"/>
    <w:rsid w:val="00B9037A"/>
    <w:rsid w:val="00B909FC"/>
    <w:rsid w:val="00B914B4"/>
    <w:rsid w:val="00B91572"/>
    <w:rsid w:val="00B91B64"/>
    <w:rsid w:val="00B926B5"/>
    <w:rsid w:val="00B926EF"/>
    <w:rsid w:val="00B93961"/>
    <w:rsid w:val="00B939F1"/>
    <w:rsid w:val="00B94F05"/>
    <w:rsid w:val="00B95EC8"/>
    <w:rsid w:val="00B96277"/>
    <w:rsid w:val="00B962E2"/>
    <w:rsid w:val="00B972C1"/>
    <w:rsid w:val="00B97306"/>
    <w:rsid w:val="00BA0C95"/>
    <w:rsid w:val="00BA0D4F"/>
    <w:rsid w:val="00BA17EE"/>
    <w:rsid w:val="00BA229F"/>
    <w:rsid w:val="00BA2322"/>
    <w:rsid w:val="00BA3AE4"/>
    <w:rsid w:val="00BA5849"/>
    <w:rsid w:val="00BA5CAD"/>
    <w:rsid w:val="00BA5FA2"/>
    <w:rsid w:val="00BA6057"/>
    <w:rsid w:val="00BA6155"/>
    <w:rsid w:val="00BA7015"/>
    <w:rsid w:val="00BA733F"/>
    <w:rsid w:val="00BA7696"/>
    <w:rsid w:val="00BB0124"/>
    <w:rsid w:val="00BB019E"/>
    <w:rsid w:val="00BB06C4"/>
    <w:rsid w:val="00BB073A"/>
    <w:rsid w:val="00BB0D8A"/>
    <w:rsid w:val="00BB1EFF"/>
    <w:rsid w:val="00BB2051"/>
    <w:rsid w:val="00BB3500"/>
    <w:rsid w:val="00BB3A64"/>
    <w:rsid w:val="00BB41F6"/>
    <w:rsid w:val="00BB420F"/>
    <w:rsid w:val="00BB4585"/>
    <w:rsid w:val="00BB47AB"/>
    <w:rsid w:val="00BB47C7"/>
    <w:rsid w:val="00BB5D93"/>
    <w:rsid w:val="00BB69A8"/>
    <w:rsid w:val="00BB703D"/>
    <w:rsid w:val="00BC0282"/>
    <w:rsid w:val="00BC0760"/>
    <w:rsid w:val="00BC0DB5"/>
    <w:rsid w:val="00BC0DE6"/>
    <w:rsid w:val="00BC2922"/>
    <w:rsid w:val="00BC362B"/>
    <w:rsid w:val="00BC3874"/>
    <w:rsid w:val="00BC4769"/>
    <w:rsid w:val="00BC4E93"/>
    <w:rsid w:val="00BC6D84"/>
    <w:rsid w:val="00BC6EAA"/>
    <w:rsid w:val="00BC7D00"/>
    <w:rsid w:val="00BC7EE5"/>
    <w:rsid w:val="00BD1B8C"/>
    <w:rsid w:val="00BD31B0"/>
    <w:rsid w:val="00BD4042"/>
    <w:rsid w:val="00BD407C"/>
    <w:rsid w:val="00BD4480"/>
    <w:rsid w:val="00BD4648"/>
    <w:rsid w:val="00BD6317"/>
    <w:rsid w:val="00BD6A94"/>
    <w:rsid w:val="00BD793B"/>
    <w:rsid w:val="00BD7BFA"/>
    <w:rsid w:val="00BE0152"/>
    <w:rsid w:val="00BE0AE1"/>
    <w:rsid w:val="00BE1C85"/>
    <w:rsid w:val="00BE1FC7"/>
    <w:rsid w:val="00BE2DF2"/>
    <w:rsid w:val="00BE3308"/>
    <w:rsid w:val="00BE465E"/>
    <w:rsid w:val="00BE46A1"/>
    <w:rsid w:val="00BE484C"/>
    <w:rsid w:val="00BE4B9E"/>
    <w:rsid w:val="00BE4B9F"/>
    <w:rsid w:val="00BE4D9A"/>
    <w:rsid w:val="00BE5172"/>
    <w:rsid w:val="00BE51CF"/>
    <w:rsid w:val="00BE6512"/>
    <w:rsid w:val="00BE68BF"/>
    <w:rsid w:val="00BE759C"/>
    <w:rsid w:val="00BF00CC"/>
    <w:rsid w:val="00BF18A9"/>
    <w:rsid w:val="00BF1DF7"/>
    <w:rsid w:val="00BF26F3"/>
    <w:rsid w:val="00BF3BB4"/>
    <w:rsid w:val="00BF4BD4"/>
    <w:rsid w:val="00BF5D0A"/>
    <w:rsid w:val="00BF63A5"/>
    <w:rsid w:val="00BF72E1"/>
    <w:rsid w:val="00BF7DCF"/>
    <w:rsid w:val="00C0033B"/>
    <w:rsid w:val="00C0044C"/>
    <w:rsid w:val="00C00D70"/>
    <w:rsid w:val="00C00DAC"/>
    <w:rsid w:val="00C02033"/>
    <w:rsid w:val="00C03D71"/>
    <w:rsid w:val="00C0463E"/>
    <w:rsid w:val="00C04BCC"/>
    <w:rsid w:val="00C04E5A"/>
    <w:rsid w:val="00C06A3F"/>
    <w:rsid w:val="00C07070"/>
    <w:rsid w:val="00C0713F"/>
    <w:rsid w:val="00C07B8D"/>
    <w:rsid w:val="00C07C5F"/>
    <w:rsid w:val="00C10706"/>
    <w:rsid w:val="00C1071F"/>
    <w:rsid w:val="00C11522"/>
    <w:rsid w:val="00C11D2E"/>
    <w:rsid w:val="00C12251"/>
    <w:rsid w:val="00C12477"/>
    <w:rsid w:val="00C1378C"/>
    <w:rsid w:val="00C139C6"/>
    <w:rsid w:val="00C13B00"/>
    <w:rsid w:val="00C13B6E"/>
    <w:rsid w:val="00C14490"/>
    <w:rsid w:val="00C144BA"/>
    <w:rsid w:val="00C16043"/>
    <w:rsid w:val="00C16643"/>
    <w:rsid w:val="00C16BEB"/>
    <w:rsid w:val="00C16CE6"/>
    <w:rsid w:val="00C17B86"/>
    <w:rsid w:val="00C207AC"/>
    <w:rsid w:val="00C209FD"/>
    <w:rsid w:val="00C21395"/>
    <w:rsid w:val="00C2233F"/>
    <w:rsid w:val="00C22D67"/>
    <w:rsid w:val="00C23195"/>
    <w:rsid w:val="00C2329C"/>
    <w:rsid w:val="00C23727"/>
    <w:rsid w:val="00C23753"/>
    <w:rsid w:val="00C23A8D"/>
    <w:rsid w:val="00C23D56"/>
    <w:rsid w:val="00C245D8"/>
    <w:rsid w:val="00C2556E"/>
    <w:rsid w:val="00C25E10"/>
    <w:rsid w:val="00C25E76"/>
    <w:rsid w:val="00C26715"/>
    <w:rsid w:val="00C26FE0"/>
    <w:rsid w:val="00C27049"/>
    <w:rsid w:val="00C277DC"/>
    <w:rsid w:val="00C278DE"/>
    <w:rsid w:val="00C3000D"/>
    <w:rsid w:val="00C3137C"/>
    <w:rsid w:val="00C31B3C"/>
    <w:rsid w:val="00C332B8"/>
    <w:rsid w:val="00C33924"/>
    <w:rsid w:val="00C33AB0"/>
    <w:rsid w:val="00C34513"/>
    <w:rsid w:val="00C34EEC"/>
    <w:rsid w:val="00C356C2"/>
    <w:rsid w:val="00C3594D"/>
    <w:rsid w:val="00C36710"/>
    <w:rsid w:val="00C36A03"/>
    <w:rsid w:val="00C37B9D"/>
    <w:rsid w:val="00C37DDA"/>
    <w:rsid w:val="00C40FB7"/>
    <w:rsid w:val="00C41B31"/>
    <w:rsid w:val="00C41EBB"/>
    <w:rsid w:val="00C4275F"/>
    <w:rsid w:val="00C429B2"/>
    <w:rsid w:val="00C43417"/>
    <w:rsid w:val="00C440F5"/>
    <w:rsid w:val="00C442D8"/>
    <w:rsid w:val="00C44845"/>
    <w:rsid w:val="00C45D81"/>
    <w:rsid w:val="00C46605"/>
    <w:rsid w:val="00C46B56"/>
    <w:rsid w:val="00C470DB"/>
    <w:rsid w:val="00C47560"/>
    <w:rsid w:val="00C47A45"/>
    <w:rsid w:val="00C47B22"/>
    <w:rsid w:val="00C47CBA"/>
    <w:rsid w:val="00C50030"/>
    <w:rsid w:val="00C518A9"/>
    <w:rsid w:val="00C52285"/>
    <w:rsid w:val="00C5310A"/>
    <w:rsid w:val="00C54C6D"/>
    <w:rsid w:val="00C54E71"/>
    <w:rsid w:val="00C55A64"/>
    <w:rsid w:val="00C55F1C"/>
    <w:rsid w:val="00C562B2"/>
    <w:rsid w:val="00C6099A"/>
    <w:rsid w:val="00C60AC5"/>
    <w:rsid w:val="00C60ECA"/>
    <w:rsid w:val="00C61626"/>
    <w:rsid w:val="00C621E7"/>
    <w:rsid w:val="00C6384C"/>
    <w:rsid w:val="00C63B1F"/>
    <w:rsid w:val="00C64285"/>
    <w:rsid w:val="00C64A5D"/>
    <w:rsid w:val="00C64B2A"/>
    <w:rsid w:val="00C65538"/>
    <w:rsid w:val="00C66730"/>
    <w:rsid w:val="00C66D77"/>
    <w:rsid w:val="00C6703F"/>
    <w:rsid w:val="00C67335"/>
    <w:rsid w:val="00C678F2"/>
    <w:rsid w:val="00C679F2"/>
    <w:rsid w:val="00C67C59"/>
    <w:rsid w:val="00C70599"/>
    <w:rsid w:val="00C705CA"/>
    <w:rsid w:val="00C70CFD"/>
    <w:rsid w:val="00C7108D"/>
    <w:rsid w:val="00C71AA4"/>
    <w:rsid w:val="00C71D5D"/>
    <w:rsid w:val="00C72AB0"/>
    <w:rsid w:val="00C73C39"/>
    <w:rsid w:val="00C73F67"/>
    <w:rsid w:val="00C7459A"/>
    <w:rsid w:val="00C74D6F"/>
    <w:rsid w:val="00C75E6E"/>
    <w:rsid w:val="00C77677"/>
    <w:rsid w:val="00C777A2"/>
    <w:rsid w:val="00C77F64"/>
    <w:rsid w:val="00C81448"/>
    <w:rsid w:val="00C8183D"/>
    <w:rsid w:val="00C82153"/>
    <w:rsid w:val="00C824B2"/>
    <w:rsid w:val="00C82656"/>
    <w:rsid w:val="00C835E5"/>
    <w:rsid w:val="00C8365F"/>
    <w:rsid w:val="00C83D18"/>
    <w:rsid w:val="00C83D4E"/>
    <w:rsid w:val="00C84E2D"/>
    <w:rsid w:val="00C85D9C"/>
    <w:rsid w:val="00C85DCE"/>
    <w:rsid w:val="00C86D67"/>
    <w:rsid w:val="00C87FFC"/>
    <w:rsid w:val="00C903B5"/>
    <w:rsid w:val="00C9081E"/>
    <w:rsid w:val="00C92E63"/>
    <w:rsid w:val="00C94B86"/>
    <w:rsid w:val="00C94EF7"/>
    <w:rsid w:val="00C94EFC"/>
    <w:rsid w:val="00C9512F"/>
    <w:rsid w:val="00C9615E"/>
    <w:rsid w:val="00C963E8"/>
    <w:rsid w:val="00C964C5"/>
    <w:rsid w:val="00C968D6"/>
    <w:rsid w:val="00CA09F7"/>
    <w:rsid w:val="00CA0F9C"/>
    <w:rsid w:val="00CA1006"/>
    <w:rsid w:val="00CA172A"/>
    <w:rsid w:val="00CA1E60"/>
    <w:rsid w:val="00CA2143"/>
    <w:rsid w:val="00CA2348"/>
    <w:rsid w:val="00CA2ACF"/>
    <w:rsid w:val="00CA2E28"/>
    <w:rsid w:val="00CA3332"/>
    <w:rsid w:val="00CA3975"/>
    <w:rsid w:val="00CA3EEC"/>
    <w:rsid w:val="00CA40CD"/>
    <w:rsid w:val="00CA4C8A"/>
    <w:rsid w:val="00CA58C4"/>
    <w:rsid w:val="00CA5B6A"/>
    <w:rsid w:val="00CA6C25"/>
    <w:rsid w:val="00CA6C7F"/>
    <w:rsid w:val="00CA72B8"/>
    <w:rsid w:val="00CA7668"/>
    <w:rsid w:val="00CB0A11"/>
    <w:rsid w:val="00CB0A70"/>
    <w:rsid w:val="00CB0C87"/>
    <w:rsid w:val="00CB18C0"/>
    <w:rsid w:val="00CB1AE7"/>
    <w:rsid w:val="00CB28E5"/>
    <w:rsid w:val="00CB2C4D"/>
    <w:rsid w:val="00CB30EC"/>
    <w:rsid w:val="00CB440F"/>
    <w:rsid w:val="00CB5AAA"/>
    <w:rsid w:val="00CB6BE7"/>
    <w:rsid w:val="00CB6C8C"/>
    <w:rsid w:val="00CB7007"/>
    <w:rsid w:val="00CC0D26"/>
    <w:rsid w:val="00CC1E36"/>
    <w:rsid w:val="00CC257C"/>
    <w:rsid w:val="00CC2703"/>
    <w:rsid w:val="00CC35F4"/>
    <w:rsid w:val="00CC423D"/>
    <w:rsid w:val="00CC4AB3"/>
    <w:rsid w:val="00CC546E"/>
    <w:rsid w:val="00CC6093"/>
    <w:rsid w:val="00CC638A"/>
    <w:rsid w:val="00CC6BF0"/>
    <w:rsid w:val="00CC6C7B"/>
    <w:rsid w:val="00CC713C"/>
    <w:rsid w:val="00CC717E"/>
    <w:rsid w:val="00CD0543"/>
    <w:rsid w:val="00CD0A2F"/>
    <w:rsid w:val="00CD0FB9"/>
    <w:rsid w:val="00CD1042"/>
    <w:rsid w:val="00CD1155"/>
    <w:rsid w:val="00CD2123"/>
    <w:rsid w:val="00CD25FC"/>
    <w:rsid w:val="00CD2C6D"/>
    <w:rsid w:val="00CD37E0"/>
    <w:rsid w:val="00CD3E76"/>
    <w:rsid w:val="00CD3EFD"/>
    <w:rsid w:val="00CD50BE"/>
    <w:rsid w:val="00CD5B70"/>
    <w:rsid w:val="00CD636D"/>
    <w:rsid w:val="00CD647B"/>
    <w:rsid w:val="00CD6E7D"/>
    <w:rsid w:val="00CD71A9"/>
    <w:rsid w:val="00CD790A"/>
    <w:rsid w:val="00CD7A59"/>
    <w:rsid w:val="00CD7E0C"/>
    <w:rsid w:val="00CE09E5"/>
    <w:rsid w:val="00CE0C4E"/>
    <w:rsid w:val="00CE0EF3"/>
    <w:rsid w:val="00CE14A6"/>
    <w:rsid w:val="00CE1F6C"/>
    <w:rsid w:val="00CE221B"/>
    <w:rsid w:val="00CE34E1"/>
    <w:rsid w:val="00CE38BF"/>
    <w:rsid w:val="00CE3BCA"/>
    <w:rsid w:val="00CE4921"/>
    <w:rsid w:val="00CE4A1B"/>
    <w:rsid w:val="00CE4B80"/>
    <w:rsid w:val="00CE582F"/>
    <w:rsid w:val="00CF01E4"/>
    <w:rsid w:val="00CF029D"/>
    <w:rsid w:val="00CF0B02"/>
    <w:rsid w:val="00CF1A94"/>
    <w:rsid w:val="00CF2451"/>
    <w:rsid w:val="00CF29AD"/>
    <w:rsid w:val="00CF40F5"/>
    <w:rsid w:val="00CF4729"/>
    <w:rsid w:val="00CF51B5"/>
    <w:rsid w:val="00CF5234"/>
    <w:rsid w:val="00CF5CCD"/>
    <w:rsid w:val="00CF644F"/>
    <w:rsid w:val="00CF79BC"/>
    <w:rsid w:val="00D00947"/>
    <w:rsid w:val="00D00B90"/>
    <w:rsid w:val="00D01807"/>
    <w:rsid w:val="00D02E24"/>
    <w:rsid w:val="00D0353A"/>
    <w:rsid w:val="00D035B5"/>
    <w:rsid w:val="00D0409C"/>
    <w:rsid w:val="00D0572E"/>
    <w:rsid w:val="00D05DD3"/>
    <w:rsid w:val="00D07070"/>
    <w:rsid w:val="00D07B16"/>
    <w:rsid w:val="00D07D0E"/>
    <w:rsid w:val="00D104D1"/>
    <w:rsid w:val="00D10724"/>
    <w:rsid w:val="00D12D8D"/>
    <w:rsid w:val="00D13615"/>
    <w:rsid w:val="00D138A7"/>
    <w:rsid w:val="00D154C2"/>
    <w:rsid w:val="00D15AF9"/>
    <w:rsid w:val="00D167B2"/>
    <w:rsid w:val="00D16E01"/>
    <w:rsid w:val="00D1798C"/>
    <w:rsid w:val="00D17D03"/>
    <w:rsid w:val="00D201E5"/>
    <w:rsid w:val="00D201F0"/>
    <w:rsid w:val="00D21271"/>
    <w:rsid w:val="00D21D08"/>
    <w:rsid w:val="00D22282"/>
    <w:rsid w:val="00D2262C"/>
    <w:rsid w:val="00D226AA"/>
    <w:rsid w:val="00D226F6"/>
    <w:rsid w:val="00D233A2"/>
    <w:rsid w:val="00D235A3"/>
    <w:rsid w:val="00D24514"/>
    <w:rsid w:val="00D257E4"/>
    <w:rsid w:val="00D2734D"/>
    <w:rsid w:val="00D27586"/>
    <w:rsid w:val="00D30092"/>
    <w:rsid w:val="00D30278"/>
    <w:rsid w:val="00D31588"/>
    <w:rsid w:val="00D3246D"/>
    <w:rsid w:val="00D32EA2"/>
    <w:rsid w:val="00D33ABC"/>
    <w:rsid w:val="00D33AD8"/>
    <w:rsid w:val="00D345FA"/>
    <w:rsid w:val="00D349A3"/>
    <w:rsid w:val="00D349E6"/>
    <w:rsid w:val="00D352CE"/>
    <w:rsid w:val="00D35ECF"/>
    <w:rsid w:val="00D36133"/>
    <w:rsid w:val="00D36427"/>
    <w:rsid w:val="00D3692D"/>
    <w:rsid w:val="00D36C27"/>
    <w:rsid w:val="00D37554"/>
    <w:rsid w:val="00D3790F"/>
    <w:rsid w:val="00D37C1A"/>
    <w:rsid w:val="00D37F60"/>
    <w:rsid w:val="00D40202"/>
    <w:rsid w:val="00D41C49"/>
    <w:rsid w:val="00D4321C"/>
    <w:rsid w:val="00D433C5"/>
    <w:rsid w:val="00D434C2"/>
    <w:rsid w:val="00D43CA1"/>
    <w:rsid w:val="00D43D68"/>
    <w:rsid w:val="00D441E4"/>
    <w:rsid w:val="00D44AFE"/>
    <w:rsid w:val="00D45DE3"/>
    <w:rsid w:val="00D45EEF"/>
    <w:rsid w:val="00D4613C"/>
    <w:rsid w:val="00D4648C"/>
    <w:rsid w:val="00D466A5"/>
    <w:rsid w:val="00D468AF"/>
    <w:rsid w:val="00D46924"/>
    <w:rsid w:val="00D50469"/>
    <w:rsid w:val="00D50632"/>
    <w:rsid w:val="00D50F1C"/>
    <w:rsid w:val="00D51DDE"/>
    <w:rsid w:val="00D527D5"/>
    <w:rsid w:val="00D540E8"/>
    <w:rsid w:val="00D5550D"/>
    <w:rsid w:val="00D55BD8"/>
    <w:rsid w:val="00D5646C"/>
    <w:rsid w:val="00D5712A"/>
    <w:rsid w:val="00D604FF"/>
    <w:rsid w:val="00D60DEC"/>
    <w:rsid w:val="00D62F68"/>
    <w:rsid w:val="00D63143"/>
    <w:rsid w:val="00D63332"/>
    <w:rsid w:val="00D633FD"/>
    <w:rsid w:val="00D648C3"/>
    <w:rsid w:val="00D6504E"/>
    <w:rsid w:val="00D6517E"/>
    <w:rsid w:val="00D65467"/>
    <w:rsid w:val="00D65498"/>
    <w:rsid w:val="00D6590F"/>
    <w:rsid w:val="00D659A8"/>
    <w:rsid w:val="00D66848"/>
    <w:rsid w:val="00D66A15"/>
    <w:rsid w:val="00D66E90"/>
    <w:rsid w:val="00D67569"/>
    <w:rsid w:val="00D70D1C"/>
    <w:rsid w:val="00D71A30"/>
    <w:rsid w:val="00D72280"/>
    <w:rsid w:val="00D72A3B"/>
    <w:rsid w:val="00D72B72"/>
    <w:rsid w:val="00D72FF0"/>
    <w:rsid w:val="00D73C53"/>
    <w:rsid w:val="00D73F44"/>
    <w:rsid w:val="00D74B71"/>
    <w:rsid w:val="00D75FEC"/>
    <w:rsid w:val="00D76646"/>
    <w:rsid w:val="00D76ED9"/>
    <w:rsid w:val="00D817A4"/>
    <w:rsid w:val="00D82492"/>
    <w:rsid w:val="00D840C7"/>
    <w:rsid w:val="00D849F5"/>
    <w:rsid w:val="00D85E5F"/>
    <w:rsid w:val="00D85FA0"/>
    <w:rsid w:val="00D86B12"/>
    <w:rsid w:val="00D86C4D"/>
    <w:rsid w:val="00D870E4"/>
    <w:rsid w:val="00D8717C"/>
    <w:rsid w:val="00D87207"/>
    <w:rsid w:val="00D90851"/>
    <w:rsid w:val="00D90C5A"/>
    <w:rsid w:val="00D90C9C"/>
    <w:rsid w:val="00D912F2"/>
    <w:rsid w:val="00D918A3"/>
    <w:rsid w:val="00D91A80"/>
    <w:rsid w:val="00D92B2F"/>
    <w:rsid w:val="00D933F8"/>
    <w:rsid w:val="00D93F93"/>
    <w:rsid w:val="00D94F45"/>
    <w:rsid w:val="00D95100"/>
    <w:rsid w:val="00D953D9"/>
    <w:rsid w:val="00D970F2"/>
    <w:rsid w:val="00D97BB6"/>
    <w:rsid w:val="00DA11A0"/>
    <w:rsid w:val="00DA2188"/>
    <w:rsid w:val="00DA2554"/>
    <w:rsid w:val="00DA302B"/>
    <w:rsid w:val="00DA3907"/>
    <w:rsid w:val="00DA4030"/>
    <w:rsid w:val="00DA42B6"/>
    <w:rsid w:val="00DA44A5"/>
    <w:rsid w:val="00DA4AA0"/>
    <w:rsid w:val="00DA5267"/>
    <w:rsid w:val="00DA5ACB"/>
    <w:rsid w:val="00DA6351"/>
    <w:rsid w:val="00DA7536"/>
    <w:rsid w:val="00DB1557"/>
    <w:rsid w:val="00DB16C4"/>
    <w:rsid w:val="00DB1E4E"/>
    <w:rsid w:val="00DB28B3"/>
    <w:rsid w:val="00DB2901"/>
    <w:rsid w:val="00DB2DA0"/>
    <w:rsid w:val="00DB3991"/>
    <w:rsid w:val="00DB4696"/>
    <w:rsid w:val="00DB478E"/>
    <w:rsid w:val="00DB4C9C"/>
    <w:rsid w:val="00DB4FCC"/>
    <w:rsid w:val="00DB5302"/>
    <w:rsid w:val="00DB5388"/>
    <w:rsid w:val="00DB542F"/>
    <w:rsid w:val="00DB5CCA"/>
    <w:rsid w:val="00DB6758"/>
    <w:rsid w:val="00DB7235"/>
    <w:rsid w:val="00DB7815"/>
    <w:rsid w:val="00DC0462"/>
    <w:rsid w:val="00DC0927"/>
    <w:rsid w:val="00DC0BFC"/>
    <w:rsid w:val="00DC1D0A"/>
    <w:rsid w:val="00DC2084"/>
    <w:rsid w:val="00DC2AE3"/>
    <w:rsid w:val="00DC2BA2"/>
    <w:rsid w:val="00DC3019"/>
    <w:rsid w:val="00DC3361"/>
    <w:rsid w:val="00DC3DE9"/>
    <w:rsid w:val="00DC431B"/>
    <w:rsid w:val="00DC46EC"/>
    <w:rsid w:val="00DC4B60"/>
    <w:rsid w:val="00DC4BCC"/>
    <w:rsid w:val="00DC4FBC"/>
    <w:rsid w:val="00DC6275"/>
    <w:rsid w:val="00DC65EA"/>
    <w:rsid w:val="00DC6BEA"/>
    <w:rsid w:val="00DC6E03"/>
    <w:rsid w:val="00DC6E0B"/>
    <w:rsid w:val="00DC726F"/>
    <w:rsid w:val="00DC7FC6"/>
    <w:rsid w:val="00DD141E"/>
    <w:rsid w:val="00DD1AF9"/>
    <w:rsid w:val="00DD437D"/>
    <w:rsid w:val="00DD4521"/>
    <w:rsid w:val="00DD47C8"/>
    <w:rsid w:val="00DD50CE"/>
    <w:rsid w:val="00DD5B88"/>
    <w:rsid w:val="00DD5DBF"/>
    <w:rsid w:val="00DD5F88"/>
    <w:rsid w:val="00DD63E8"/>
    <w:rsid w:val="00DD7AC0"/>
    <w:rsid w:val="00DE1435"/>
    <w:rsid w:val="00DE1CB3"/>
    <w:rsid w:val="00DE1D0A"/>
    <w:rsid w:val="00DE292C"/>
    <w:rsid w:val="00DE372D"/>
    <w:rsid w:val="00DE386F"/>
    <w:rsid w:val="00DE4085"/>
    <w:rsid w:val="00DE4C16"/>
    <w:rsid w:val="00DE5497"/>
    <w:rsid w:val="00DE62F4"/>
    <w:rsid w:val="00DE6450"/>
    <w:rsid w:val="00DE75A3"/>
    <w:rsid w:val="00DE7A90"/>
    <w:rsid w:val="00DF026D"/>
    <w:rsid w:val="00DF039C"/>
    <w:rsid w:val="00DF1E25"/>
    <w:rsid w:val="00DF2BC6"/>
    <w:rsid w:val="00DF4236"/>
    <w:rsid w:val="00DF4247"/>
    <w:rsid w:val="00DF4617"/>
    <w:rsid w:val="00DF487D"/>
    <w:rsid w:val="00DF488F"/>
    <w:rsid w:val="00DF5402"/>
    <w:rsid w:val="00DF5D86"/>
    <w:rsid w:val="00DF6763"/>
    <w:rsid w:val="00DF6A4B"/>
    <w:rsid w:val="00DF724D"/>
    <w:rsid w:val="00DF781A"/>
    <w:rsid w:val="00DF7B7F"/>
    <w:rsid w:val="00E00AC2"/>
    <w:rsid w:val="00E01791"/>
    <w:rsid w:val="00E01C1C"/>
    <w:rsid w:val="00E023D9"/>
    <w:rsid w:val="00E037D6"/>
    <w:rsid w:val="00E03D44"/>
    <w:rsid w:val="00E04ED4"/>
    <w:rsid w:val="00E0623B"/>
    <w:rsid w:val="00E0696D"/>
    <w:rsid w:val="00E06987"/>
    <w:rsid w:val="00E070AC"/>
    <w:rsid w:val="00E072C4"/>
    <w:rsid w:val="00E0737F"/>
    <w:rsid w:val="00E0798E"/>
    <w:rsid w:val="00E07A6D"/>
    <w:rsid w:val="00E11423"/>
    <w:rsid w:val="00E12767"/>
    <w:rsid w:val="00E145DE"/>
    <w:rsid w:val="00E14744"/>
    <w:rsid w:val="00E14851"/>
    <w:rsid w:val="00E15B7E"/>
    <w:rsid w:val="00E164D0"/>
    <w:rsid w:val="00E16989"/>
    <w:rsid w:val="00E17130"/>
    <w:rsid w:val="00E17C5E"/>
    <w:rsid w:val="00E17E5B"/>
    <w:rsid w:val="00E20114"/>
    <w:rsid w:val="00E213AF"/>
    <w:rsid w:val="00E22342"/>
    <w:rsid w:val="00E223E8"/>
    <w:rsid w:val="00E22871"/>
    <w:rsid w:val="00E22E3F"/>
    <w:rsid w:val="00E239F5"/>
    <w:rsid w:val="00E23B01"/>
    <w:rsid w:val="00E241FB"/>
    <w:rsid w:val="00E253C3"/>
    <w:rsid w:val="00E25811"/>
    <w:rsid w:val="00E25947"/>
    <w:rsid w:val="00E25E23"/>
    <w:rsid w:val="00E25E7D"/>
    <w:rsid w:val="00E25F2D"/>
    <w:rsid w:val="00E26029"/>
    <w:rsid w:val="00E26504"/>
    <w:rsid w:val="00E26FAB"/>
    <w:rsid w:val="00E273F9"/>
    <w:rsid w:val="00E317CD"/>
    <w:rsid w:val="00E32BE7"/>
    <w:rsid w:val="00E3320C"/>
    <w:rsid w:val="00E34F71"/>
    <w:rsid w:val="00E352F2"/>
    <w:rsid w:val="00E3661C"/>
    <w:rsid w:val="00E36640"/>
    <w:rsid w:val="00E36F32"/>
    <w:rsid w:val="00E37580"/>
    <w:rsid w:val="00E40691"/>
    <w:rsid w:val="00E40861"/>
    <w:rsid w:val="00E4126F"/>
    <w:rsid w:val="00E41983"/>
    <w:rsid w:val="00E42099"/>
    <w:rsid w:val="00E426BD"/>
    <w:rsid w:val="00E42B43"/>
    <w:rsid w:val="00E4376D"/>
    <w:rsid w:val="00E43D9F"/>
    <w:rsid w:val="00E44769"/>
    <w:rsid w:val="00E44ECA"/>
    <w:rsid w:val="00E4503B"/>
    <w:rsid w:val="00E45184"/>
    <w:rsid w:val="00E454C6"/>
    <w:rsid w:val="00E464DC"/>
    <w:rsid w:val="00E501FC"/>
    <w:rsid w:val="00E50467"/>
    <w:rsid w:val="00E506E3"/>
    <w:rsid w:val="00E50AC5"/>
    <w:rsid w:val="00E51613"/>
    <w:rsid w:val="00E51CDF"/>
    <w:rsid w:val="00E52249"/>
    <w:rsid w:val="00E52DA9"/>
    <w:rsid w:val="00E52F57"/>
    <w:rsid w:val="00E534BE"/>
    <w:rsid w:val="00E53791"/>
    <w:rsid w:val="00E54B26"/>
    <w:rsid w:val="00E54DC8"/>
    <w:rsid w:val="00E550B3"/>
    <w:rsid w:val="00E55969"/>
    <w:rsid w:val="00E55A3D"/>
    <w:rsid w:val="00E55BC6"/>
    <w:rsid w:val="00E560EB"/>
    <w:rsid w:val="00E56720"/>
    <w:rsid w:val="00E56AAA"/>
    <w:rsid w:val="00E57268"/>
    <w:rsid w:val="00E5773D"/>
    <w:rsid w:val="00E57CE1"/>
    <w:rsid w:val="00E57F4C"/>
    <w:rsid w:val="00E6032D"/>
    <w:rsid w:val="00E6039E"/>
    <w:rsid w:val="00E605B0"/>
    <w:rsid w:val="00E609F8"/>
    <w:rsid w:val="00E60B72"/>
    <w:rsid w:val="00E614A2"/>
    <w:rsid w:val="00E61A18"/>
    <w:rsid w:val="00E61D1C"/>
    <w:rsid w:val="00E622A7"/>
    <w:rsid w:val="00E62325"/>
    <w:rsid w:val="00E623FD"/>
    <w:rsid w:val="00E64C57"/>
    <w:rsid w:val="00E66347"/>
    <w:rsid w:val="00E6638E"/>
    <w:rsid w:val="00E667C6"/>
    <w:rsid w:val="00E66B15"/>
    <w:rsid w:val="00E67E72"/>
    <w:rsid w:val="00E70262"/>
    <w:rsid w:val="00E718E5"/>
    <w:rsid w:val="00E72E50"/>
    <w:rsid w:val="00E747E7"/>
    <w:rsid w:val="00E74A85"/>
    <w:rsid w:val="00E74ADC"/>
    <w:rsid w:val="00E74BE9"/>
    <w:rsid w:val="00E775B7"/>
    <w:rsid w:val="00E801AB"/>
    <w:rsid w:val="00E820F5"/>
    <w:rsid w:val="00E82BF7"/>
    <w:rsid w:val="00E837EE"/>
    <w:rsid w:val="00E83B83"/>
    <w:rsid w:val="00E841CD"/>
    <w:rsid w:val="00E84DEC"/>
    <w:rsid w:val="00E868C7"/>
    <w:rsid w:val="00E86C2E"/>
    <w:rsid w:val="00E86DC3"/>
    <w:rsid w:val="00E87066"/>
    <w:rsid w:val="00E87291"/>
    <w:rsid w:val="00E90327"/>
    <w:rsid w:val="00E90413"/>
    <w:rsid w:val="00E9042E"/>
    <w:rsid w:val="00E911FD"/>
    <w:rsid w:val="00E91679"/>
    <w:rsid w:val="00E91BD9"/>
    <w:rsid w:val="00E91C1A"/>
    <w:rsid w:val="00E929A9"/>
    <w:rsid w:val="00E92D39"/>
    <w:rsid w:val="00E92F4D"/>
    <w:rsid w:val="00E93783"/>
    <w:rsid w:val="00E93DE4"/>
    <w:rsid w:val="00E9417F"/>
    <w:rsid w:val="00E96D0C"/>
    <w:rsid w:val="00E96DC9"/>
    <w:rsid w:val="00E96ED7"/>
    <w:rsid w:val="00E96F32"/>
    <w:rsid w:val="00E97331"/>
    <w:rsid w:val="00E97ED1"/>
    <w:rsid w:val="00EA0BE7"/>
    <w:rsid w:val="00EA0DAF"/>
    <w:rsid w:val="00EA0F94"/>
    <w:rsid w:val="00EA12E7"/>
    <w:rsid w:val="00EA16D0"/>
    <w:rsid w:val="00EA1AF2"/>
    <w:rsid w:val="00EA1C98"/>
    <w:rsid w:val="00EA298C"/>
    <w:rsid w:val="00EA2B1B"/>
    <w:rsid w:val="00EA3A45"/>
    <w:rsid w:val="00EA6989"/>
    <w:rsid w:val="00EA6F9D"/>
    <w:rsid w:val="00EA7D50"/>
    <w:rsid w:val="00EB0294"/>
    <w:rsid w:val="00EB0307"/>
    <w:rsid w:val="00EB0FBA"/>
    <w:rsid w:val="00EB18A0"/>
    <w:rsid w:val="00EB1A6E"/>
    <w:rsid w:val="00EB1B71"/>
    <w:rsid w:val="00EB2AAF"/>
    <w:rsid w:val="00EB32F1"/>
    <w:rsid w:val="00EB3418"/>
    <w:rsid w:val="00EB36C9"/>
    <w:rsid w:val="00EB3A04"/>
    <w:rsid w:val="00EB3CCA"/>
    <w:rsid w:val="00EB3F60"/>
    <w:rsid w:val="00EB497B"/>
    <w:rsid w:val="00EB5191"/>
    <w:rsid w:val="00EB5401"/>
    <w:rsid w:val="00EB5433"/>
    <w:rsid w:val="00EB6609"/>
    <w:rsid w:val="00EB6876"/>
    <w:rsid w:val="00EB6A86"/>
    <w:rsid w:val="00EB777F"/>
    <w:rsid w:val="00EC0D39"/>
    <w:rsid w:val="00EC0FF4"/>
    <w:rsid w:val="00EC15B4"/>
    <w:rsid w:val="00EC1795"/>
    <w:rsid w:val="00EC1A2B"/>
    <w:rsid w:val="00EC1C5F"/>
    <w:rsid w:val="00EC1F65"/>
    <w:rsid w:val="00EC2D5C"/>
    <w:rsid w:val="00EC315F"/>
    <w:rsid w:val="00EC468D"/>
    <w:rsid w:val="00EC4ED8"/>
    <w:rsid w:val="00EC60BD"/>
    <w:rsid w:val="00EC67ED"/>
    <w:rsid w:val="00EC69DD"/>
    <w:rsid w:val="00ED114F"/>
    <w:rsid w:val="00ED159C"/>
    <w:rsid w:val="00ED19EC"/>
    <w:rsid w:val="00ED3143"/>
    <w:rsid w:val="00ED31F6"/>
    <w:rsid w:val="00ED33C4"/>
    <w:rsid w:val="00ED487C"/>
    <w:rsid w:val="00ED4907"/>
    <w:rsid w:val="00ED4A10"/>
    <w:rsid w:val="00ED4C80"/>
    <w:rsid w:val="00ED6D90"/>
    <w:rsid w:val="00ED6FBC"/>
    <w:rsid w:val="00EE006E"/>
    <w:rsid w:val="00EE00C0"/>
    <w:rsid w:val="00EE05C8"/>
    <w:rsid w:val="00EE2294"/>
    <w:rsid w:val="00EE24F6"/>
    <w:rsid w:val="00EE25E5"/>
    <w:rsid w:val="00EE3743"/>
    <w:rsid w:val="00EE3A4F"/>
    <w:rsid w:val="00EE4158"/>
    <w:rsid w:val="00EE47E5"/>
    <w:rsid w:val="00EE49E7"/>
    <w:rsid w:val="00EE4D8F"/>
    <w:rsid w:val="00EE5177"/>
    <w:rsid w:val="00EE5397"/>
    <w:rsid w:val="00EE6C88"/>
    <w:rsid w:val="00EE6CDB"/>
    <w:rsid w:val="00EE7128"/>
    <w:rsid w:val="00EE769A"/>
    <w:rsid w:val="00EE78B0"/>
    <w:rsid w:val="00EE7CB0"/>
    <w:rsid w:val="00EF0127"/>
    <w:rsid w:val="00EF15A6"/>
    <w:rsid w:val="00EF219F"/>
    <w:rsid w:val="00EF234A"/>
    <w:rsid w:val="00EF2845"/>
    <w:rsid w:val="00EF3380"/>
    <w:rsid w:val="00EF3496"/>
    <w:rsid w:val="00EF40CE"/>
    <w:rsid w:val="00EF4286"/>
    <w:rsid w:val="00EF536C"/>
    <w:rsid w:val="00EF579C"/>
    <w:rsid w:val="00EF5D5D"/>
    <w:rsid w:val="00EF6518"/>
    <w:rsid w:val="00EF6D9C"/>
    <w:rsid w:val="00EF7CD9"/>
    <w:rsid w:val="00F0018A"/>
    <w:rsid w:val="00F002F9"/>
    <w:rsid w:val="00F00C93"/>
    <w:rsid w:val="00F0100A"/>
    <w:rsid w:val="00F01075"/>
    <w:rsid w:val="00F01248"/>
    <w:rsid w:val="00F01672"/>
    <w:rsid w:val="00F018B9"/>
    <w:rsid w:val="00F02515"/>
    <w:rsid w:val="00F02D8E"/>
    <w:rsid w:val="00F035E0"/>
    <w:rsid w:val="00F0392E"/>
    <w:rsid w:val="00F03EAA"/>
    <w:rsid w:val="00F03EAF"/>
    <w:rsid w:val="00F04353"/>
    <w:rsid w:val="00F05C71"/>
    <w:rsid w:val="00F05FBA"/>
    <w:rsid w:val="00F06478"/>
    <w:rsid w:val="00F06722"/>
    <w:rsid w:val="00F06806"/>
    <w:rsid w:val="00F109F9"/>
    <w:rsid w:val="00F10AC2"/>
    <w:rsid w:val="00F11542"/>
    <w:rsid w:val="00F1199B"/>
    <w:rsid w:val="00F11B69"/>
    <w:rsid w:val="00F11DE4"/>
    <w:rsid w:val="00F126FA"/>
    <w:rsid w:val="00F12DF8"/>
    <w:rsid w:val="00F14073"/>
    <w:rsid w:val="00F14818"/>
    <w:rsid w:val="00F14E53"/>
    <w:rsid w:val="00F155B0"/>
    <w:rsid w:val="00F17E0C"/>
    <w:rsid w:val="00F202C6"/>
    <w:rsid w:val="00F215D7"/>
    <w:rsid w:val="00F21974"/>
    <w:rsid w:val="00F21C75"/>
    <w:rsid w:val="00F21EED"/>
    <w:rsid w:val="00F22BE3"/>
    <w:rsid w:val="00F23AC8"/>
    <w:rsid w:val="00F241F8"/>
    <w:rsid w:val="00F24CC6"/>
    <w:rsid w:val="00F25532"/>
    <w:rsid w:val="00F26197"/>
    <w:rsid w:val="00F26332"/>
    <w:rsid w:val="00F3089D"/>
    <w:rsid w:val="00F30F6A"/>
    <w:rsid w:val="00F3172A"/>
    <w:rsid w:val="00F31749"/>
    <w:rsid w:val="00F3183D"/>
    <w:rsid w:val="00F31D86"/>
    <w:rsid w:val="00F31E51"/>
    <w:rsid w:val="00F324FA"/>
    <w:rsid w:val="00F32FF1"/>
    <w:rsid w:val="00F330DC"/>
    <w:rsid w:val="00F348EC"/>
    <w:rsid w:val="00F35243"/>
    <w:rsid w:val="00F354D2"/>
    <w:rsid w:val="00F355C9"/>
    <w:rsid w:val="00F37443"/>
    <w:rsid w:val="00F4096C"/>
    <w:rsid w:val="00F41CCB"/>
    <w:rsid w:val="00F41DDB"/>
    <w:rsid w:val="00F43850"/>
    <w:rsid w:val="00F446AB"/>
    <w:rsid w:val="00F44FE6"/>
    <w:rsid w:val="00F451FF"/>
    <w:rsid w:val="00F46789"/>
    <w:rsid w:val="00F471D1"/>
    <w:rsid w:val="00F5021E"/>
    <w:rsid w:val="00F50852"/>
    <w:rsid w:val="00F50E0A"/>
    <w:rsid w:val="00F50E33"/>
    <w:rsid w:val="00F5103B"/>
    <w:rsid w:val="00F51530"/>
    <w:rsid w:val="00F5174E"/>
    <w:rsid w:val="00F51AB4"/>
    <w:rsid w:val="00F51BE5"/>
    <w:rsid w:val="00F525FA"/>
    <w:rsid w:val="00F526F4"/>
    <w:rsid w:val="00F527B5"/>
    <w:rsid w:val="00F52BE8"/>
    <w:rsid w:val="00F52E6F"/>
    <w:rsid w:val="00F53BEC"/>
    <w:rsid w:val="00F53E8F"/>
    <w:rsid w:val="00F564B2"/>
    <w:rsid w:val="00F57293"/>
    <w:rsid w:val="00F57D99"/>
    <w:rsid w:val="00F61344"/>
    <w:rsid w:val="00F62218"/>
    <w:rsid w:val="00F628C7"/>
    <w:rsid w:val="00F62A63"/>
    <w:rsid w:val="00F6336E"/>
    <w:rsid w:val="00F63B55"/>
    <w:rsid w:val="00F6448A"/>
    <w:rsid w:val="00F64588"/>
    <w:rsid w:val="00F646E5"/>
    <w:rsid w:val="00F647B5"/>
    <w:rsid w:val="00F64966"/>
    <w:rsid w:val="00F64B8A"/>
    <w:rsid w:val="00F66164"/>
    <w:rsid w:val="00F66AA0"/>
    <w:rsid w:val="00F67775"/>
    <w:rsid w:val="00F67797"/>
    <w:rsid w:val="00F6779D"/>
    <w:rsid w:val="00F70286"/>
    <w:rsid w:val="00F702FB"/>
    <w:rsid w:val="00F70AD5"/>
    <w:rsid w:val="00F70DD5"/>
    <w:rsid w:val="00F70DE1"/>
    <w:rsid w:val="00F7123B"/>
    <w:rsid w:val="00F712EA"/>
    <w:rsid w:val="00F71569"/>
    <w:rsid w:val="00F718B9"/>
    <w:rsid w:val="00F71F95"/>
    <w:rsid w:val="00F720F7"/>
    <w:rsid w:val="00F72744"/>
    <w:rsid w:val="00F72F52"/>
    <w:rsid w:val="00F73E34"/>
    <w:rsid w:val="00F73F98"/>
    <w:rsid w:val="00F74A5E"/>
    <w:rsid w:val="00F751E4"/>
    <w:rsid w:val="00F7525D"/>
    <w:rsid w:val="00F75C1D"/>
    <w:rsid w:val="00F75F8E"/>
    <w:rsid w:val="00F76726"/>
    <w:rsid w:val="00F771B7"/>
    <w:rsid w:val="00F7764A"/>
    <w:rsid w:val="00F7772B"/>
    <w:rsid w:val="00F77B37"/>
    <w:rsid w:val="00F77CBC"/>
    <w:rsid w:val="00F81696"/>
    <w:rsid w:val="00F81899"/>
    <w:rsid w:val="00F81DCC"/>
    <w:rsid w:val="00F82DAB"/>
    <w:rsid w:val="00F83675"/>
    <w:rsid w:val="00F836FC"/>
    <w:rsid w:val="00F83D23"/>
    <w:rsid w:val="00F840E5"/>
    <w:rsid w:val="00F8468F"/>
    <w:rsid w:val="00F84D08"/>
    <w:rsid w:val="00F84E95"/>
    <w:rsid w:val="00F85568"/>
    <w:rsid w:val="00F85830"/>
    <w:rsid w:val="00F858D4"/>
    <w:rsid w:val="00F8788C"/>
    <w:rsid w:val="00F87E33"/>
    <w:rsid w:val="00F90063"/>
    <w:rsid w:val="00F90D3F"/>
    <w:rsid w:val="00F91941"/>
    <w:rsid w:val="00F91DBF"/>
    <w:rsid w:val="00F932B2"/>
    <w:rsid w:val="00F936D3"/>
    <w:rsid w:val="00F949ED"/>
    <w:rsid w:val="00F953AB"/>
    <w:rsid w:val="00F95BD4"/>
    <w:rsid w:val="00F96883"/>
    <w:rsid w:val="00F970FA"/>
    <w:rsid w:val="00F97673"/>
    <w:rsid w:val="00F97D4C"/>
    <w:rsid w:val="00FA032C"/>
    <w:rsid w:val="00FA07AD"/>
    <w:rsid w:val="00FA171A"/>
    <w:rsid w:val="00FA17C1"/>
    <w:rsid w:val="00FA1C5D"/>
    <w:rsid w:val="00FA1F4A"/>
    <w:rsid w:val="00FA2428"/>
    <w:rsid w:val="00FA260A"/>
    <w:rsid w:val="00FA269A"/>
    <w:rsid w:val="00FA4362"/>
    <w:rsid w:val="00FA4747"/>
    <w:rsid w:val="00FA4AEC"/>
    <w:rsid w:val="00FA4DFB"/>
    <w:rsid w:val="00FA72F8"/>
    <w:rsid w:val="00FA7604"/>
    <w:rsid w:val="00FB065D"/>
    <w:rsid w:val="00FB08B9"/>
    <w:rsid w:val="00FB0BC6"/>
    <w:rsid w:val="00FB1E9A"/>
    <w:rsid w:val="00FB2109"/>
    <w:rsid w:val="00FB244F"/>
    <w:rsid w:val="00FB2916"/>
    <w:rsid w:val="00FB4333"/>
    <w:rsid w:val="00FB4905"/>
    <w:rsid w:val="00FB4F09"/>
    <w:rsid w:val="00FB5367"/>
    <w:rsid w:val="00FB5714"/>
    <w:rsid w:val="00FB580C"/>
    <w:rsid w:val="00FB5CEF"/>
    <w:rsid w:val="00FB62C8"/>
    <w:rsid w:val="00FB6974"/>
    <w:rsid w:val="00FB6B31"/>
    <w:rsid w:val="00FB6B86"/>
    <w:rsid w:val="00FC0B7D"/>
    <w:rsid w:val="00FC0FE1"/>
    <w:rsid w:val="00FC1061"/>
    <w:rsid w:val="00FC1A3E"/>
    <w:rsid w:val="00FC24C2"/>
    <w:rsid w:val="00FC2563"/>
    <w:rsid w:val="00FC2804"/>
    <w:rsid w:val="00FC30C9"/>
    <w:rsid w:val="00FC3A54"/>
    <w:rsid w:val="00FC3B1D"/>
    <w:rsid w:val="00FC3B2D"/>
    <w:rsid w:val="00FC47A3"/>
    <w:rsid w:val="00FC5443"/>
    <w:rsid w:val="00FC5E68"/>
    <w:rsid w:val="00FC5F86"/>
    <w:rsid w:val="00FC7356"/>
    <w:rsid w:val="00FC74D8"/>
    <w:rsid w:val="00FC7DDD"/>
    <w:rsid w:val="00FD09FC"/>
    <w:rsid w:val="00FD0DE0"/>
    <w:rsid w:val="00FD0ECE"/>
    <w:rsid w:val="00FD29CB"/>
    <w:rsid w:val="00FD3058"/>
    <w:rsid w:val="00FD38B2"/>
    <w:rsid w:val="00FD3C76"/>
    <w:rsid w:val="00FE03E6"/>
    <w:rsid w:val="00FE14BF"/>
    <w:rsid w:val="00FE1A8A"/>
    <w:rsid w:val="00FE1CF7"/>
    <w:rsid w:val="00FE274A"/>
    <w:rsid w:val="00FE2A42"/>
    <w:rsid w:val="00FE45EE"/>
    <w:rsid w:val="00FE4FF4"/>
    <w:rsid w:val="00FE5E39"/>
    <w:rsid w:val="00FE61F8"/>
    <w:rsid w:val="00FE637E"/>
    <w:rsid w:val="00FE654D"/>
    <w:rsid w:val="00FE69F2"/>
    <w:rsid w:val="00FE6A7C"/>
    <w:rsid w:val="00FE7B44"/>
    <w:rsid w:val="00FF05DA"/>
    <w:rsid w:val="00FF120C"/>
    <w:rsid w:val="00FF1640"/>
    <w:rsid w:val="00FF1BFD"/>
    <w:rsid w:val="00FF21CA"/>
    <w:rsid w:val="00FF2837"/>
    <w:rsid w:val="00FF30A5"/>
    <w:rsid w:val="00FF38C6"/>
    <w:rsid w:val="00FF55FA"/>
    <w:rsid w:val="00FF5D28"/>
    <w:rsid w:val="00FF5F40"/>
    <w:rsid w:val="00FF659E"/>
    <w:rsid w:val="00FF6C2A"/>
    <w:rsid w:val="00FF7C4F"/>
    <w:rsid w:val="00FF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v:stroke weight="1.5pt"/>
      <v:textbox inset="0,0,0,0"/>
      <o:colormru v:ext="edit" colors="#ffdfaf,#ffff53,#ffff6d,#ffecd1,#ffe6c1,#ffc46d,#f9db8f,#3f3f61"/>
      <o:colormenu v:ext="edit" fillcolor="#c00000" strokecolor="none [1615]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21"/>
        <o:entry new="23" old="0"/>
        <o:entry new="24" old="23"/>
        <o:entry new="25" old="0"/>
        <o:entry new="26" old="0"/>
        <o:entry new="27" old="0"/>
        <o:entry new="28" old="0"/>
        <o:entry new="29" old="0"/>
        <o:entry new="30" old="29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40"/>
        <o:entry new="42" old="0"/>
        <o:entry new="43" old="0"/>
        <o:entry new="44" old="0"/>
        <o:entry new="45" old="0"/>
        <o:entry new="46" old="45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55"/>
        <o:entry new="57" old="0"/>
        <o:entry new="58" old="0"/>
        <o:entry new="59" old="0"/>
        <o:entry new="60" old="59"/>
        <o:entry new="61" old="0"/>
        <o:entry new="62" old="61"/>
        <o:entry new="63" old="0"/>
        <o:entry new="64" old="63"/>
        <o:entry new="65" old="0"/>
        <o:entry new="66" old="0"/>
        <o:entry new="67" old="66"/>
        <o:entry new="68" old="0"/>
        <o:entry new="69" old="0"/>
        <o:entry new="70" old="0"/>
        <o:entry new="71" old="0"/>
        <o:entry new="72" old="0"/>
        <o:entry new="73" old="0"/>
        <o:entry new="74" old="0"/>
        <o:entry new="75" old="0"/>
        <o:entry new="76" old="0"/>
        <o:entry new="77" old="0"/>
        <o:entry new="78" old="0"/>
        <o:entry new="79" old="78"/>
        <o:entry new="80" old="0"/>
        <o:entry new="81" old="80"/>
        <o:entry new="82" old="0"/>
        <o:entry new="83" old="0"/>
        <o:entry new="84" old="0"/>
        <o:entry new="85" old="0"/>
        <o:entry new="86" old="0"/>
        <o:entry new="87" old="86"/>
        <o:entry new="88" old="0"/>
        <o:entry new="89" old="0"/>
        <o:entry new="90" old="0"/>
        <o:entry new="91" old="0"/>
        <o:entry new="92" old="0"/>
        <o:entry new="93" old="0"/>
        <o:entry new="94" old="0"/>
        <o:entry new="95" old="0"/>
        <o:entry new="96" old="0"/>
        <o:entry new="97" old="0"/>
        <o:entry new="98" old="0"/>
        <o:entry new="99" old="0"/>
        <o:entry new="100" old="0"/>
        <o:entry new="101" old="0"/>
        <o:entry new="102" old="0"/>
        <o:entry new="103" old="0"/>
        <o:entry new="104" old="0"/>
        <o:entry new="105" old="0"/>
        <o:entry new="106" old="0"/>
        <o:entry new="107" old="0"/>
        <o:entry new="108" old="0"/>
        <o:entry new="109" old="0"/>
        <o:entry new="110" old="0"/>
        <o:entry new="111" old="110"/>
        <o:entry new="112" old="0"/>
        <o:entry new="113" old="0"/>
        <o:entry new="114" old="0"/>
        <o:entry new="115" old="0"/>
        <o:entry new="116" old="0"/>
        <o:entry new="117" old="0"/>
        <o:entry new="118" old="0"/>
        <o:entry new="119" old="0"/>
        <o:entry new="120" old="0"/>
        <o:entry new="121" old="0"/>
        <o:entry new="122" old="0"/>
        <o:entry new="123" old="122"/>
        <o:entry new="124" old="0"/>
        <o:entry new="125" old="0"/>
        <o:entry new="126" old="0"/>
        <o:entry new="127" old="0"/>
        <o:entry new="128" old="0"/>
        <o:entry new="129" old="0"/>
        <o:entry new="130" old="0"/>
        <o:entry new="131" old="0"/>
        <o:entry new="132" old="0"/>
        <o:entry new="133" old="0"/>
        <o:entry new="134" old="0"/>
        <o:entry new="135" old="0"/>
        <o:entry new="136" old="0"/>
        <o:entry new="137" old="0"/>
        <o:entry new="138" old="0"/>
        <o:entry new="139" old="0"/>
        <o:entry new="140" old="0"/>
        <o:entry new="141" old="0"/>
        <o:entry new="142" old="0"/>
        <o:entry new="143" old="0"/>
        <o:entry new="144" old="0"/>
        <o:entry new="145" old="0"/>
        <o:entry new="146" old="0"/>
        <o:entry new="147" old="0"/>
        <o:entry new="148" old="0"/>
        <o:entry new="149" old="0"/>
        <o:entry new="150" old="0"/>
        <o:entry new="151" old="0"/>
        <o:entry new="152" old="0"/>
        <o:entry new="153" old="0"/>
        <o:entry new="154" old="0"/>
        <o:entry new="155" old="0"/>
        <o:entry new="156" old="0"/>
        <o:entry new="157" old="0"/>
        <o:entry new="158" old="157"/>
        <o:entry new="159" old="157"/>
        <o:entry new="160" old="157"/>
        <o:entry new="161" old="160"/>
        <o:entry new="162" old="157"/>
        <o:entry new="163" old="157"/>
        <o:entry new="164" old="162"/>
        <o:entry new="165" old="162"/>
        <o:entry new="166" old="163"/>
        <o:entry new="167" old="163"/>
        <o:entry new="168" old="163"/>
        <o:entry new="169" old="162"/>
        <o:entry new="170" old="0"/>
        <o:entry new="171" old="170"/>
        <o:entry new="172" old="0"/>
        <o:entry new="173" old="0"/>
        <o:entry new="174" old="0"/>
        <o:entry new="175" old="174"/>
        <o:entry new="176" old="175"/>
        <o:entry new="177" old="175"/>
        <o:entry new="178" old="175"/>
        <o:entry new="179" old="175"/>
        <o:entry new="180" old="175"/>
        <o:entry new="181" old="175"/>
        <o:entry new="182" old="181"/>
        <o:entry new="183" old="181"/>
        <o:entry new="184" old="181"/>
        <o:entry new="185" old="176"/>
        <o:entry new="186" old="176"/>
        <o:entry new="187" old="176"/>
        <o:entry new="188" old="179"/>
        <o:entry new="189" old="179"/>
        <o:entry new="190" old="179"/>
        <o:entry new="191" old="180"/>
        <o:entry new="192" old="180"/>
        <o:entry new="193" old="180"/>
        <o:entry new="194" old="0"/>
        <o:entry new="195" old="0"/>
        <o:entry new="196" old="0"/>
        <o:entry new="197" old="0"/>
        <o:entry new="198" old="0"/>
        <o:entry new="199" old="0"/>
        <o:entry new="200" old="0"/>
        <o:entry new="201" old="200"/>
        <o:entry new="202" old="0"/>
        <o:entry new="203" old="0"/>
        <o:entry new="204" old="0"/>
        <o:entry new="205" old="0"/>
        <o:entry new="206" old="205"/>
        <o:entry new="207" old="205"/>
        <o:entry new="208" old="203"/>
        <o:entry new="209" old="208"/>
        <o:entry new="210" old="208"/>
        <o:entry new="211" old="208"/>
        <o:entry new="212" old="203"/>
        <o:entry new="213" old="212"/>
        <o:entry new="214" old="212"/>
        <o:entry new="215" old="212"/>
        <o:entry new="216" old="203"/>
        <o:entry new="217" old="0"/>
        <o:entry new="218" old="217"/>
        <o:entry new="219" old="0"/>
        <o:entry new="220" old="0"/>
        <o:entry new="221" old="220"/>
        <o:entry new="222" old="221"/>
        <o:entry new="223" old="221"/>
        <o:entry new="224" old="221"/>
        <o:entry new="225" old="0"/>
        <o:entry new="226" old="0"/>
        <o:entry new="227" old="226"/>
        <o:entry new="228" old="0"/>
        <o:entry new="229" old="228"/>
        <o:entry new="230" old="0"/>
        <o:entry new="231" old="0"/>
        <o:entry new="232" old="0"/>
        <o:entry new="233" old="232"/>
        <o:entry new="234" old="0"/>
        <o:entry new="235" old="0"/>
        <o:entry new="236" old="235"/>
        <o:entry new="237" old="0"/>
        <o:entry new="238" old="0"/>
        <o:entry new="239" old="0"/>
        <o:entry new="240" old="239"/>
        <o:entry new="241" old="0"/>
        <o:entry new="242" old="0"/>
        <o:entry new="243" old="0"/>
        <o:entry new="244" old="0"/>
        <o:entry new="245" old="0"/>
        <o:entry new="246" old="0"/>
        <o:entry new="247" old="0"/>
        <o:entry new="248" old="0"/>
        <o:entry new="249" old="0"/>
        <o:entry new="250" old="0"/>
        <o:entry new="251" old="0"/>
        <o:entry new="252" old="0"/>
        <o:entry new="253" old="0"/>
        <o:entry new="254" old="0"/>
        <o:entry new="255" old="0"/>
        <o:entry new="256" old="0"/>
        <o:entry new="257" old="0"/>
        <o:entry new="258" old="0"/>
        <o:entry new="259" old="0"/>
        <o:entry new="260" old="0"/>
        <o:entry new="261" old="0"/>
        <o:entry new="262" old="0"/>
        <o:entry new="263" old="0"/>
        <o:entry new="264" old="0"/>
        <o:entry new="265" old="0"/>
        <o:entry new="266" old="0"/>
        <o:entry new="267" old="0"/>
        <o:entry new="268" old="0"/>
        <o:entry new="269" old="0"/>
        <o:entry new="270" old="0"/>
        <o:entry new="271" old="0"/>
        <o:entry new="272" old="0"/>
        <o:entry new="273" old="0"/>
        <o:entry new="274" old="0"/>
        <o:entry new="275" old="0"/>
        <o:entry new="276" old="0"/>
        <o:entry new="277" old="276"/>
        <o:entry new="278" old="0"/>
        <o:entry new="279" old="0"/>
        <o:entry new="280" old="0"/>
        <o:entry new="281" old="0"/>
        <o:entry new="282" old="0"/>
        <o:entry new="283" old="0"/>
        <o:entry new="284" old="0"/>
        <o:entry new="285" old="0"/>
        <o:entry new="286" old="0"/>
        <o:entry new="287" old="0"/>
        <o:entry new="288" old="0"/>
        <o:entry new="289" old="0"/>
        <o:entry new="290" old="289"/>
        <o:entry new="291" old="0"/>
        <o:entry new="292" old="0"/>
        <o:entry new="293" old="0"/>
        <o:entry new="294" old="0"/>
        <o:entry new="295" old="0"/>
        <o:entry new="296" old="0"/>
        <o:entry new="297" old="0"/>
        <o:entry new="298" old="0"/>
        <o:entry new="299" old="0"/>
        <o:entry new="300" old="0"/>
        <o:entry new="301" old="0"/>
        <o:entry new="302" old="0"/>
        <o:entry new="303" old="0"/>
        <o:entry new="304" old="0"/>
        <o:entry new="305" old="0"/>
        <o:entry new="306" old="0"/>
        <o:entry new="307" old="306"/>
        <o:entry new="308" old="0"/>
        <o:entry new="309" old="0"/>
        <o:entry new="310" old="0"/>
        <o:entry new="311" old="0"/>
        <o:entry new="312" old="0"/>
        <o:entry new="313" old="0"/>
        <o:entry new="314" old="0"/>
        <o:entry new="315" old="0"/>
        <o:entry new="316" old="0"/>
        <o:entry new="317" old="0"/>
        <o:entry new="318" old="0"/>
        <o:entry new="319" old="0"/>
        <o:entry new="320" old="0"/>
        <o:entry new="321" old="0"/>
        <o:entry new="32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2701"/>
  </w:style>
  <w:style w:type="paragraph" w:styleId="Titolo1">
    <w:name w:val="heading 1"/>
    <w:basedOn w:val="Normale"/>
    <w:next w:val="Normale"/>
    <w:link w:val="Titolo1Carattere"/>
    <w:qFormat/>
    <w:rsid w:val="00BF18A9"/>
    <w:pPr>
      <w:keepNext/>
      <w:jc w:val="center"/>
      <w:outlineLvl w:val="0"/>
    </w:pPr>
    <w:rPr>
      <w:rFonts w:ascii="Britannic Bold" w:hAnsi="Britannic Bold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5A3659"/>
    <w:pPr>
      <w:jc w:val="center"/>
    </w:pPr>
    <w:rPr>
      <w:b/>
      <w:sz w:val="24"/>
    </w:rPr>
  </w:style>
  <w:style w:type="paragraph" w:styleId="Testofumetto">
    <w:name w:val="Balloon Text"/>
    <w:basedOn w:val="Normale"/>
    <w:semiHidden/>
    <w:rsid w:val="00656F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0656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656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656E2"/>
  </w:style>
  <w:style w:type="table" w:styleId="Grigliatabella">
    <w:name w:val="Table Grid"/>
    <w:basedOn w:val="Tabellanormale"/>
    <w:rsid w:val="00E559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rsid w:val="00CA58C4"/>
    <w:pPr>
      <w:spacing w:before="100" w:beforeAutospacing="1" w:after="100" w:afterAutospacing="1"/>
    </w:pPr>
    <w:rPr>
      <w:sz w:val="24"/>
      <w:szCs w:val="24"/>
    </w:rPr>
  </w:style>
  <w:style w:type="table" w:styleId="Tabellacontemporanea">
    <w:name w:val="Table Contemporary"/>
    <w:basedOn w:val="Tabellanormale"/>
    <w:rsid w:val="009503B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lenco8">
    <w:name w:val="Table List 8"/>
    <w:basedOn w:val="Tabellanormale"/>
    <w:rsid w:val="009503B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Paragrafoelenco">
    <w:name w:val="List Paragraph"/>
    <w:basedOn w:val="Normale"/>
    <w:uiPriority w:val="34"/>
    <w:qFormat/>
    <w:rsid w:val="00BA733F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A733F"/>
    <w:rPr>
      <w:color w:val="808080"/>
    </w:rPr>
  </w:style>
  <w:style w:type="paragraph" w:customStyle="1" w:styleId="Default">
    <w:name w:val="Default"/>
    <w:rsid w:val="00CB0C87"/>
    <w:pPr>
      <w:autoSpaceDE w:val="0"/>
      <w:autoSpaceDN w:val="0"/>
      <w:adjustRightInd w:val="0"/>
    </w:pPr>
    <w:rPr>
      <w:rFonts w:ascii="MBCHHC+TimesNewRoman" w:hAnsi="MBCHHC+TimesNewRoman" w:cs="MBCHHC+TimesNewRoman"/>
      <w:color w:val="000000"/>
      <w:sz w:val="24"/>
      <w:szCs w:val="24"/>
    </w:rPr>
  </w:style>
  <w:style w:type="paragraph" w:customStyle="1" w:styleId="Intestaparagrafo">
    <w:name w:val="Intesta paragrafo"/>
    <w:basedOn w:val="Normale"/>
    <w:rsid w:val="006E7420"/>
    <w:pPr>
      <w:spacing w:after="120"/>
    </w:pPr>
    <w:rPr>
      <w:rFonts w:ascii="Arial" w:hAnsi="Arial" w:cs="Arial"/>
      <w:i/>
      <w:sz w:val="24"/>
      <w:szCs w:val="24"/>
    </w:rPr>
  </w:style>
  <w:style w:type="paragraph" w:customStyle="1" w:styleId="Stile1">
    <w:name w:val="Stile1"/>
    <w:basedOn w:val="Normale"/>
    <w:rsid w:val="006E7420"/>
    <w:pPr>
      <w:numPr>
        <w:numId w:val="31"/>
      </w:numPr>
    </w:pPr>
    <w:rPr>
      <w:sz w:val="24"/>
      <w:szCs w:val="24"/>
    </w:rPr>
  </w:style>
  <w:style w:type="paragraph" w:customStyle="1" w:styleId="Elenco1">
    <w:name w:val="Elenco 1"/>
    <w:basedOn w:val="Normale"/>
    <w:rsid w:val="00FB4905"/>
    <w:pPr>
      <w:numPr>
        <w:numId w:val="33"/>
      </w:numPr>
    </w:pPr>
  </w:style>
  <w:style w:type="paragraph" w:styleId="Testonormale">
    <w:name w:val="Plain Text"/>
    <w:basedOn w:val="Normale"/>
    <w:link w:val="TestonormaleCarattere"/>
    <w:rsid w:val="00DB7815"/>
    <w:rPr>
      <w:rFonts w:ascii="Courier New" w:hAnsi="Courier New" w:cs="Courier New"/>
      <w:lang w:bidi="he-IL"/>
    </w:rPr>
  </w:style>
  <w:style w:type="character" w:customStyle="1" w:styleId="TestonormaleCarattere">
    <w:name w:val="Testo normale Carattere"/>
    <w:basedOn w:val="Carpredefinitoparagrafo"/>
    <w:link w:val="Testonormale"/>
    <w:rsid w:val="00DB7815"/>
    <w:rPr>
      <w:rFonts w:ascii="Courier New" w:hAnsi="Courier New" w:cs="Courier New"/>
      <w:lang w:bidi="he-IL"/>
    </w:rPr>
  </w:style>
  <w:style w:type="character" w:customStyle="1" w:styleId="Titolo1Carattere">
    <w:name w:val="Titolo 1 Carattere"/>
    <w:basedOn w:val="Carpredefinitoparagrafo"/>
    <w:link w:val="Titolo1"/>
    <w:rsid w:val="00BF18A9"/>
    <w:rPr>
      <w:rFonts w:ascii="Britannic Bold" w:hAnsi="Britannic Bold"/>
      <w:b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03E3"/>
  </w:style>
  <w:style w:type="paragraph" w:customStyle="1" w:styleId="Grassetto">
    <w:name w:val="Grassetto"/>
    <w:basedOn w:val="Normale"/>
    <w:link w:val="GrassettoCarattere"/>
    <w:qFormat/>
    <w:rsid w:val="00B60F8B"/>
    <w:pPr>
      <w:jc w:val="both"/>
    </w:pPr>
    <w:rPr>
      <w:rFonts w:ascii="Calibri" w:hAnsi="Calibri" w:cs="Calibri"/>
      <w:b/>
      <w:shadow/>
      <w:color w:val="C00000"/>
      <w:sz w:val="22"/>
      <w:szCs w:val="24"/>
      <w:lang w:bidi="he-IL"/>
    </w:rPr>
  </w:style>
  <w:style w:type="character" w:customStyle="1" w:styleId="GrassettoCarattere">
    <w:name w:val="Grassetto Carattere"/>
    <w:basedOn w:val="Carpredefinitoparagrafo"/>
    <w:link w:val="Grassetto"/>
    <w:rsid w:val="00B60F8B"/>
    <w:rPr>
      <w:rFonts w:ascii="Calibri" w:hAnsi="Calibri" w:cs="Calibri"/>
      <w:b/>
      <w:shadow/>
      <w:color w:val="C00000"/>
      <w:sz w:val="22"/>
      <w:szCs w:val="24"/>
      <w:lang w:bidi="he-IL"/>
    </w:rPr>
  </w:style>
  <w:style w:type="character" w:styleId="Collegamentoipertestuale">
    <w:name w:val="Hyperlink"/>
    <w:basedOn w:val="Carpredefinitoparagrafo"/>
    <w:uiPriority w:val="99"/>
    <w:unhideWhenUsed/>
    <w:rsid w:val="002B6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Office\Modelli\Max%20Spazi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BF0E80-C676-4328-8AA0-F97BC38C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Max Spazio.dot</Template>
  <TotalTime>15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Angolo</vt:lpstr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Angolo</dc:title>
  <dc:creator>Mimmo Corrado</dc:creator>
  <cp:lastModifiedBy>mimmo</cp:lastModifiedBy>
  <cp:revision>9</cp:revision>
  <cp:lastPrinted>2013-11-22T16:54:00Z</cp:lastPrinted>
  <dcterms:created xsi:type="dcterms:W3CDTF">2013-11-18T00:02:00Z</dcterms:created>
  <dcterms:modified xsi:type="dcterms:W3CDTF">2013-11-22T21:18:00Z</dcterms:modified>
</cp:coreProperties>
</file>